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2F4" w:rsidRPr="00BB1B65" w:rsidRDefault="00EC62F4" w:rsidP="00A87544">
      <w:pPr>
        <w:jc w:val="center"/>
        <w:rPr>
          <w:sz w:val="28"/>
          <w:szCs w:val="28"/>
        </w:rPr>
      </w:pPr>
      <w:r w:rsidRPr="00BB1B65">
        <w:rPr>
          <w:sz w:val="28"/>
          <w:szCs w:val="28"/>
        </w:rPr>
        <w:t>МИНОБРНАУКИ РОССИИ</w:t>
      </w:r>
    </w:p>
    <w:p w:rsidR="00EC62F4" w:rsidRPr="00BB1B65" w:rsidRDefault="00EC62F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62F4" w:rsidRPr="00BB1B65" w:rsidRDefault="00EC62F4" w:rsidP="00A87544">
      <w:pPr>
        <w:jc w:val="center"/>
        <w:rPr>
          <w:b/>
          <w:sz w:val="28"/>
          <w:szCs w:val="28"/>
        </w:rPr>
      </w:pPr>
      <w:r w:rsidRPr="00BB1B65">
        <w:rPr>
          <w:b/>
          <w:sz w:val="28"/>
          <w:szCs w:val="28"/>
        </w:rPr>
        <w:t>«Гжельский государственный университет»</w:t>
      </w:r>
    </w:p>
    <w:p w:rsidR="00EC62F4" w:rsidRPr="00BB1B65" w:rsidRDefault="00EC62F4" w:rsidP="00A87544">
      <w:pPr>
        <w:jc w:val="center"/>
        <w:rPr>
          <w:sz w:val="28"/>
          <w:szCs w:val="28"/>
        </w:rPr>
      </w:pPr>
      <w:r w:rsidRPr="00BB1B65">
        <w:rPr>
          <w:sz w:val="28"/>
          <w:szCs w:val="28"/>
        </w:rPr>
        <w:t>(ГГУ)</w:t>
      </w:r>
    </w:p>
    <w:p w:rsidR="00EC62F4" w:rsidRPr="00BB1B65" w:rsidRDefault="00EC62F4" w:rsidP="00A87544">
      <w:pPr>
        <w:rPr>
          <w:sz w:val="28"/>
          <w:szCs w:val="28"/>
        </w:rPr>
      </w:pPr>
    </w:p>
    <w:p w:rsidR="00EC62F4" w:rsidRPr="00BB1B65" w:rsidRDefault="00EC62F4" w:rsidP="00A87544">
      <w:pPr>
        <w:pStyle w:val="Style15"/>
        <w:tabs>
          <w:tab w:val="left" w:leader="underscore" w:pos="9760"/>
        </w:tabs>
        <w:spacing w:line="360" w:lineRule="auto"/>
        <w:rPr>
          <w:rStyle w:val="FontStyle53"/>
          <w:bCs/>
          <w:sz w:val="28"/>
          <w:szCs w:val="28"/>
        </w:rPr>
      </w:pPr>
    </w:p>
    <w:p w:rsidR="00EC62F4" w:rsidRPr="00BB1B65" w:rsidRDefault="00EC62F4" w:rsidP="00A87544">
      <w:pPr>
        <w:pStyle w:val="Style15"/>
        <w:tabs>
          <w:tab w:val="left" w:leader="underscore" w:pos="9760"/>
        </w:tabs>
        <w:spacing w:line="360" w:lineRule="auto"/>
        <w:rPr>
          <w:rStyle w:val="FontStyle53"/>
          <w:bCs/>
          <w:sz w:val="28"/>
          <w:szCs w:val="28"/>
        </w:rPr>
      </w:pPr>
    </w:p>
    <w:p w:rsidR="00EC62F4" w:rsidRPr="00BB1B65" w:rsidRDefault="00EC62F4" w:rsidP="00A87544">
      <w:pPr>
        <w:pStyle w:val="Style15"/>
        <w:tabs>
          <w:tab w:val="left" w:leader="underscore" w:pos="9760"/>
        </w:tabs>
        <w:spacing w:line="360" w:lineRule="auto"/>
        <w:rPr>
          <w:rStyle w:val="FontStyle53"/>
          <w:bCs/>
          <w:sz w:val="28"/>
          <w:szCs w:val="28"/>
        </w:rPr>
      </w:pPr>
    </w:p>
    <w:p w:rsidR="00EC62F4" w:rsidRPr="00BB1B65" w:rsidRDefault="00EC62F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C62F4" w:rsidRPr="00BB1B65" w:rsidRDefault="00EC62F4" w:rsidP="00A87544">
      <w:pPr>
        <w:tabs>
          <w:tab w:val="left" w:pos="680"/>
          <w:tab w:val="left" w:pos="851"/>
          <w:tab w:val="left" w:pos="6240"/>
        </w:tabs>
        <w:rPr>
          <w:noProof/>
          <w:sz w:val="28"/>
          <w:szCs w:val="28"/>
        </w:rPr>
      </w:pPr>
      <w:r w:rsidRPr="00BB1B65">
        <w:rPr>
          <w:noProof/>
          <w:sz w:val="28"/>
          <w:szCs w:val="28"/>
        </w:rPr>
        <w:tab/>
      </w:r>
    </w:p>
    <w:p w:rsidR="00EC62F4" w:rsidRPr="00BB1B65" w:rsidRDefault="00EC62F4" w:rsidP="00A87544">
      <w:pPr>
        <w:tabs>
          <w:tab w:val="left" w:pos="680"/>
          <w:tab w:val="left" w:pos="851"/>
          <w:tab w:val="left" w:pos="6240"/>
        </w:tabs>
        <w:rPr>
          <w:noProof/>
          <w:sz w:val="28"/>
          <w:szCs w:val="28"/>
        </w:rPr>
      </w:pPr>
    </w:p>
    <w:p w:rsidR="00EC62F4" w:rsidRPr="00BB1B65" w:rsidRDefault="00EC62F4" w:rsidP="00A87544">
      <w:pPr>
        <w:tabs>
          <w:tab w:val="left" w:pos="680"/>
          <w:tab w:val="left" w:pos="851"/>
          <w:tab w:val="left" w:pos="6240"/>
        </w:tabs>
        <w:rPr>
          <w:sz w:val="28"/>
          <w:szCs w:val="28"/>
        </w:rPr>
      </w:pPr>
    </w:p>
    <w:p w:rsidR="00EC62F4" w:rsidRPr="00BB1B65" w:rsidRDefault="00EC62F4" w:rsidP="00A87544">
      <w:pPr>
        <w:pStyle w:val="Style11"/>
        <w:widowControl/>
        <w:rPr>
          <w:bCs/>
          <w:sz w:val="28"/>
          <w:szCs w:val="28"/>
          <w:u w:val="single"/>
        </w:rPr>
      </w:pPr>
      <w:r w:rsidRPr="00BB1B65">
        <w:rPr>
          <w:bCs/>
          <w:sz w:val="28"/>
          <w:szCs w:val="28"/>
          <w:u w:val="single"/>
        </w:rPr>
        <w:t>Рабочая программа дисциплины</w:t>
      </w:r>
    </w:p>
    <w:p w:rsidR="00EC62F4" w:rsidRPr="00BB1B65" w:rsidRDefault="00EC62F4" w:rsidP="00A87544">
      <w:pPr>
        <w:tabs>
          <w:tab w:val="left" w:pos="680"/>
          <w:tab w:val="left" w:pos="851"/>
        </w:tabs>
        <w:jc w:val="center"/>
        <w:rPr>
          <w:sz w:val="28"/>
          <w:szCs w:val="28"/>
        </w:rPr>
      </w:pPr>
    </w:p>
    <w:p w:rsidR="00EC62F4" w:rsidRPr="00BB1B65" w:rsidRDefault="00EC62F4"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C62F4" w:rsidRPr="00BB1B65" w:rsidRDefault="00EC62F4" w:rsidP="00A87544">
      <w:pPr>
        <w:pStyle w:val="Style15"/>
        <w:tabs>
          <w:tab w:val="left" w:leader="underscore" w:pos="9856"/>
        </w:tabs>
        <w:ind w:firstLine="720"/>
        <w:rPr>
          <w:rStyle w:val="FontStyle53"/>
          <w:bCs/>
          <w:sz w:val="28"/>
          <w:szCs w:val="28"/>
        </w:rPr>
      </w:pPr>
    </w:p>
    <w:p w:rsidR="00EC62F4" w:rsidRPr="00BB1B65" w:rsidRDefault="00EC62F4" w:rsidP="00057CBB">
      <w:pPr>
        <w:pStyle w:val="Style12"/>
        <w:spacing w:line="240" w:lineRule="auto"/>
        <w:rPr>
          <w:rStyle w:val="FontStyle60"/>
          <w:sz w:val="28"/>
          <w:szCs w:val="28"/>
          <w:vertAlign w:val="superscript"/>
        </w:rPr>
      </w:pPr>
    </w:p>
    <w:p w:rsidR="00EC62F4" w:rsidRPr="00BB1B65" w:rsidRDefault="00EC62F4"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EC62F4" w:rsidRPr="00BB1B65">
        <w:trPr>
          <w:trHeight w:val="409"/>
        </w:trPr>
        <w:tc>
          <w:tcPr>
            <w:tcW w:w="3646" w:type="dxa"/>
          </w:tcPr>
          <w:p w:rsidR="00EC62F4" w:rsidRPr="00BB1B65" w:rsidRDefault="00EC62F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62F4" w:rsidRPr="00BB1B65" w:rsidRDefault="00EC62F4" w:rsidP="00A15633">
            <w:pPr>
              <w:rPr>
                <w:rStyle w:val="FontStyle53"/>
                <w:b w:val="0"/>
                <w:color w:val="000000"/>
                <w:sz w:val="28"/>
                <w:szCs w:val="28"/>
              </w:rPr>
            </w:pPr>
            <w:r>
              <w:rPr>
                <w:sz w:val="28"/>
                <w:szCs w:val="28"/>
              </w:rPr>
              <w:t>38.03.02 Менеджмент</w:t>
            </w:r>
          </w:p>
        </w:tc>
      </w:tr>
      <w:tr w:rsidR="00EC62F4" w:rsidRPr="00BB1B65">
        <w:trPr>
          <w:trHeight w:val="402"/>
        </w:trPr>
        <w:tc>
          <w:tcPr>
            <w:tcW w:w="3646" w:type="dxa"/>
          </w:tcPr>
          <w:p w:rsidR="00EC62F4" w:rsidRPr="00BB1B65" w:rsidRDefault="00EC62F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62F4" w:rsidRPr="00BB1B65" w:rsidRDefault="00EC62F4" w:rsidP="00A15633">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EC62F4" w:rsidRPr="00BB1B65">
        <w:tc>
          <w:tcPr>
            <w:tcW w:w="3646" w:type="dxa"/>
          </w:tcPr>
          <w:p w:rsidR="00EC62F4" w:rsidRPr="00BB1B65" w:rsidRDefault="00EC62F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62F4" w:rsidRPr="00BB1B65" w:rsidRDefault="00EC62F4" w:rsidP="00A87544">
            <w:pPr>
              <w:pStyle w:val="Style15"/>
              <w:tabs>
                <w:tab w:val="left" w:leader="underscore" w:pos="9768"/>
              </w:tabs>
              <w:jc w:val="center"/>
              <w:rPr>
                <w:rStyle w:val="FontStyle53"/>
                <w:b w:val="0"/>
                <w:bCs/>
                <w:sz w:val="28"/>
                <w:szCs w:val="28"/>
              </w:rPr>
            </w:pPr>
          </w:p>
        </w:tc>
      </w:tr>
      <w:tr w:rsidR="00EC62F4" w:rsidRPr="00BB1B65">
        <w:tc>
          <w:tcPr>
            <w:tcW w:w="3646" w:type="dxa"/>
          </w:tcPr>
          <w:p w:rsidR="00EC62F4" w:rsidRPr="00BB1B65" w:rsidRDefault="00EC62F4" w:rsidP="00A87544">
            <w:pPr>
              <w:pStyle w:val="Style15"/>
              <w:tabs>
                <w:tab w:val="left" w:leader="underscore" w:pos="9768"/>
              </w:tabs>
              <w:jc w:val="left"/>
              <w:rPr>
                <w:rStyle w:val="FontStyle53"/>
                <w:b w:val="0"/>
                <w:bCs/>
                <w:i/>
                <w:sz w:val="28"/>
                <w:szCs w:val="28"/>
              </w:rPr>
            </w:pPr>
          </w:p>
          <w:p w:rsidR="00EC62F4" w:rsidRPr="00BB1B65" w:rsidRDefault="00EC62F4" w:rsidP="00A87544">
            <w:pPr>
              <w:pStyle w:val="Style15"/>
              <w:tabs>
                <w:tab w:val="left" w:leader="underscore" w:pos="9768"/>
              </w:tabs>
              <w:jc w:val="left"/>
              <w:rPr>
                <w:rStyle w:val="FontStyle53"/>
                <w:b w:val="0"/>
                <w:bCs/>
                <w:i/>
                <w:sz w:val="28"/>
                <w:szCs w:val="28"/>
              </w:rPr>
            </w:pPr>
          </w:p>
          <w:p w:rsidR="00EC62F4" w:rsidRPr="00BB1B65" w:rsidRDefault="00EC62F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62F4" w:rsidRPr="00BB1B65" w:rsidRDefault="00EC62F4" w:rsidP="00A87544">
            <w:pPr>
              <w:pStyle w:val="Style15"/>
              <w:tabs>
                <w:tab w:val="left" w:leader="underscore" w:pos="9768"/>
              </w:tabs>
              <w:rPr>
                <w:rStyle w:val="FontStyle53"/>
                <w:b w:val="0"/>
                <w:bCs/>
                <w:sz w:val="28"/>
                <w:szCs w:val="28"/>
              </w:rPr>
            </w:pPr>
          </w:p>
          <w:p w:rsidR="00EC62F4" w:rsidRPr="00BB1B65" w:rsidRDefault="00EC62F4" w:rsidP="00A87544">
            <w:pPr>
              <w:pStyle w:val="Style15"/>
              <w:tabs>
                <w:tab w:val="left" w:leader="underscore" w:pos="9768"/>
              </w:tabs>
              <w:rPr>
                <w:rStyle w:val="FontStyle53"/>
                <w:b w:val="0"/>
                <w:bCs/>
                <w:sz w:val="28"/>
                <w:szCs w:val="28"/>
              </w:rPr>
            </w:pPr>
          </w:p>
          <w:p w:rsidR="00EC62F4" w:rsidRPr="00BB1B65" w:rsidRDefault="00EC62F4"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62F4" w:rsidRPr="00BB1B65" w:rsidRDefault="00EC62F4" w:rsidP="00A87544">
      <w:pPr>
        <w:pStyle w:val="Style15"/>
        <w:tabs>
          <w:tab w:val="left" w:leader="underscore" w:pos="9768"/>
        </w:tabs>
        <w:jc w:val="center"/>
        <w:rPr>
          <w:rStyle w:val="FontStyle53"/>
          <w:bCs/>
          <w:sz w:val="28"/>
          <w:szCs w:val="28"/>
        </w:rPr>
      </w:pPr>
    </w:p>
    <w:p w:rsidR="00EC62F4" w:rsidRPr="00BB1B65" w:rsidRDefault="00EC62F4" w:rsidP="00A87544">
      <w:pPr>
        <w:pStyle w:val="Style15"/>
        <w:tabs>
          <w:tab w:val="left" w:leader="underscore" w:pos="9768"/>
        </w:tabs>
        <w:jc w:val="center"/>
        <w:rPr>
          <w:rStyle w:val="FontStyle53"/>
          <w:bCs/>
          <w:sz w:val="28"/>
          <w:szCs w:val="28"/>
        </w:rPr>
      </w:pPr>
    </w:p>
    <w:p w:rsidR="00EC62F4" w:rsidRPr="00BB1B65" w:rsidRDefault="00EC62F4" w:rsidP="00A87544">
      <w:pPr>
        <w:pStyle w:val="Style15"/>
        <w:tabs>
          <w:tab w:val="left" w:leader="underscore" w:pos="9768"/>
        </w:tabs>
        <w:jc w:val="center"/>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Pr="00BB1B65" w:rsidRDefault="00EC62F4" w:rsidP="00A87544">
      <w:pPr>
        <w:pStyle w:val="Style15"/>
        <w:tabs>
          <w:tab w:val="left" w:leader="underscore" w:pos="9768"/>
        </w:tabs>
        <w:rPr>
          <w:rStyle w:val="FontStyle53"/>
          <w:bCs/>
          <w:sz w:val="28"/>
          <w:szCs w:val="28"/>
        </w:rPr>
      </w:pPr>
    </w:p>
    <w:p w:rsidR="00EC62F4" w:rsidRPr="00BB1B65" w:rsidRDefault="00EC62F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C62F4" w:rsidRPr="00780A53" w:rsidRDefault="00EC62F4"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EC62F4" w:rsidRDefault="00EC62F4" w:rsidP="00A87544">
      <w:pPr>
        <w:tabs>
          <w:tab w:val="left" w:pos="680"/>
          <w:tab w:val="left" w:pos="851"/>
        </w:tabs>
        <w:jc w:val="both"/>
      </w:pPr>
      <w:r w:rsidRPr="00DC11F5">
        <w:tab/>
      </w:r>
    </w:p>
    <w:p w:rsidR="00EC62F4" w:rsidRDefault="00EC62F4" w:rsidP="00A87544">
      <w:pPr>
        <w:tabs>
          <w:tab w:val="left" w:pos="680"/>
          <w:tab w:val="left" w:pos="851"/>
        </w:tabs>
        <w:jc w:val="both"/>
      </w:pPr>
    </w:p>
    <w:p w:rsidR="00EC62F4" w:rsidRPr="00DC11F5" w:rsidRDefault="00EC62F4"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EC62F4" w:rsidRDefault="00EC62F4" w:rsidP="00A87544">
      <w:pPr>
        <w:ind w:firstLine="709"/>
        <w:jc w:val="both"/>
      </w:pPr>
      <w:r w:rsidRPr="00DC11F5">
        <w:t>Дисциплина относится к</w:t>
      </w:r>
      <w:r>
        <w:t>ф</w:t>
      </w:r>
      <w:r w:rsidRPr="009600A9">
        <w:t>акультативны</w:t>
      </w:r>
      <w:r>
        <w:t>м</w:t>
      </w:r>
      <w:r w:rsidRPr="009600A9">
        <w:t xml:space="preserve"> дисциплин</w:t>
      </w:r>
      <w:r>
        <w:t>ам учебного плана.</w:t>
      </w:r>
    </w:p>
    <w:p w:rsidR="00EC62F4" w:rsidRPr="00DC11F5" w:rsidRDefault="00EC62F4" w:rsidP="00A87544">
      <w:pPr>
        <w:ind w:firstLine="709"/>
        <w:jc w:val="both"/>
      </w:pPr>
    </w:p>
    <w:p w:rsidR="00EC62F4" w:rsidRPr="00DC11F5" w:rsidRDefault="00EC62F4" w:rsidP="00A87544">
      <w:pPr>
        <w:ind w:firstLine="709"/>
        <w:jc w:val="both"/>
      </w:pPr>
    </w:p>
    <w:p w:rsidR="00EC62F4" w:rsidRPr="00DC11F5" w:rsidRDefault="00EC62F4" w:rsidP="00A87544">
      <w:pPr>
        <w:ind w:firstLine="709"/>
        <w:jc w:val="both"/>
      </w:pPr>
    </w:p>
    <w:p w:rsidR="00EC62F4" w:rsidRPr="005C66B3" w:rsidRDefault="00EC62F4" w:rsidP="003754B5">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C62F4" w:rsidRPr="00DC11F5" w:rsidRDefault="00EC62F4" w:rsidP="003754B5">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62F4" w:rsidRPr="00DC11F5" w:rsidRDefault="00EC62F4" w:rsidP="00A87544">
      <w:pPr>
        <w:jc w:val="both"/>
      </w:pPr>
    </w:p>
    <w:p w:rsidR="00EC62F4" w:rsidRPr="00DC11F5" w:rsidRDefault="00EC62F4" w:rsidP="00A87544">
      <w:pPr>
        <w:ind w:firstLine="709"/>
        <w:jc w:val="both"/>
      </w:pPr>
    </w:p>
    <w:p w:rsidR="00EC62F4" w:rsidRPr="00DC11F5" w:rsidRDefault="00EC62F4" w:rsidP="00A87544">
      <w:pPr>
        <w:ind w:firstLine="709"/>
        <w:jc w:val="both"/>
      </w:pPr>
    </w:p>
    <w:p w:rsidR="00EC62F4" w:rsidRPr="00DC11F5" w:rsidRDefault="00EC62F4" w:rsidP="00A87544">
      <w:pPr>
        <w:ind w:firstLine="709"/>
        <w:jc w:val="both"/>
      </w:pPr>
    </w:p>
    <w:p w:rsidR="00EC62F4" w:rsidRPr="00DC11F5" w:rsidRDefault="00EC62F4" w:rsidP="00A87544">
      <w:pPr>
        <w:jc w:val="both"/>
      </w:pPr>
    </w:p>
    <w:p w:rsidR="00EC62F4" w:rsidRPr="00DC11F5" w:rsidRDefault="00EC62F4" w:rsidP="00A87544"/>
    <w:p w:rsidR="00EC62F4" w:rsidRPr="00DC11F5" w:rsidRDefault="00EC62F4" w:rsidP="00A87544"/>
    <w:p w:rsidR="00EC62F4" w:rsidRPr="00DC11F5" w:rsidRDefault="00EC62F4" w:rsidP="00D00133">
      <w:pPr>
        <w:autoSpaceDE w:val="0"/>
        <w:autoSpaceDN w:val="0"/>
        <w:adjustRightInd w:val="0"/>
        <w:jc w:val="center"/>
      </w:pPr>
    </w:p>
    <w:p w:rsidR="00EC62F4" w:rsidRPr="00DC11F5" w:rsidRDefault="00EC62F4" w:rsidP="00D00133">
      <w:pPr>
        <w:autoSpaceDE w:val="0"/>
        <w:autoSpaceDN w:val="0"/>
        <w:adjustRightInd w:val="0"/>
        <w:jc w:val="center"/>
      </w:pPr>
    </w:p>
    <w:p w:rsidR="00EC62F4" w:rsidRPr="00DC11F5" w:rsidRDefault="00EC62F4" w:rsidP="00D00133">
      <w:pPr>
        <w:autoSpaceDE w:val="0"/>
        <w:autoSpaceDN w:val="0"/>
        <w:adjustRightInd w:val="0"/>
        <w:jc w:val="center"/>
      </w:pPr>
    </w:p>
    <w:p w:rsidR="00EC62F4" w:rsidRPr="00DC11F5" w:rsidRDefault="00EC62F4" w:rsidP="00D00133">
      <w:pPr>
        <w:autoSpaceDE w:val="0"/>
        <w:autoSpaceDN w:val="0"/>
        <w:adjustRightInd w:val="0"/>
        <w:ind w:firstLine="709"/>
        <w:jc w:val="both"/>
      </w:pPr>
    </w:p>
    <w:p w:rsidR="00EC62F4" w:rsidRPr="00DC11F5" w:rsidRDefault="00EC62F4" w:rsidP="00D00133">
      <w:pPr>
        <w:autoSpaceDE w:val="0"/>
        <w:autoSpaceDN w:val="0"/>
        <w:adjustRightInd w:val="0"/>
        <w:ind w:firstLine="709"/>
        <w:jc w:val="both"/>
      </w:pPr>
    </w:p>
    <w:p w:rsidR="00EC62F4" w:rsidRPr="00DC11F5" w:rsidRDefault="00EC62F4" w:rsidP="00D00133">
      <w:pPr>
        <w:autoSpaceDE w:val="0"/>
        <w:autoSpaceDN w:val="0"/>
        <w:adjustRightInd w:val="0"/>
        <w:jc w:val="both"/>
      </w:pPr>
    </w:p>
    <w:p w:rsidR="00EC62F4" w:rsidRPr="00DC11F5" w:rsidRDefault="00EC62F4" w:rsidP="00D00133">
      <w:pPr>
        <w:autoSpaceDE w:val="0"/>
        <w:autoSpaceDN w:val="0"/>
        <w:adjustRightInd w:val="0"/>
      </w:pPr>
    </w:p>
    <w:p w:rsidR="00EC62F4" w:rsidRPr="00DC11F5" w:rsidRDefault="00EC62F4" w:rsidP="00D00133">
      <w:pPr>
        <w:autoSpaceDE w:val="0"/>
        <w:autoSpaceDN w:val="0"/>
        <w:adjustRightInd w:val="0"/>
      </w:pPr>
    </w:p>
    <w:p w:rsidR="00EC62F4" w:rsidRPr="00DC11F5" w:rsidRDefault="00EC62F4" w:rsidP="00D00133">
      <w:pPr>
        <w:autoSpaceDE w:val="0"/>
        <w:autoSpaceDN w:val="0"/>
        <w:adjustRightInd w:val="0"/>
      </w:pPr>
    </w:p>
    <w:p w:rsidR="00EC62F4" w:rsidRPr="00DC11F5" w:rsidRDefault="00EC62F4" w:rsidP="00D00133">
      <w:pPr>
        <w:autoSpaceDE w:val="0"/>
        <w:autoSpaceDN w:val="0"/>
        <w:adjustRightInd w:val="0"/>
      </w:pPr>
    </w:p>
    <w:p w:rsidR="00EC62F4" w:rsidRPr="00DC11F5" w:rsidRDefault="00EC62F4" w:rsidP="00D00133">
      <w:pPr>
        <w:autoSpaceDE w:val="0"/>
        <w:autoSpaceDN w:val="0"/>
        <w:adjustRightInd w:val="0"/>
      </w:pPr>
    </w:p>
    <w:p w:rsidR="00EC62F4" w:rsidRDefault="00EC62F4" w:rsidP="00D00133">
      <w:pPr>
        <w:autoSpaceDE w:val="0"/>
        <w:autoSpaceDN w:val="0"/>
        <w:adjustRightInd w:val="0"/>
      </w:pPr>
    </w:p>
    <w:p w:rsidR="00EC62F4" w:rsidRDefault="00EC62F4" w:rsidP="00D00133">
      <w:pPr>
        <w:autoSpaceDE w:val="0"/>
        <w:autoSpaceDN w:val="0"/>
        <w:adjustRightInd w:val="0"/>
      </w:pPr>
    </w:p>
    <w:p w:rsidR="00EC62F4" w:rsidRDefault="00EC62F4" w:rsidP="00D00133">
      <w:pPr>
        <w:autoSpaceDE w:val="0"/>
        <w:autoSpaceDN w:val="0"/>
        <w:adjustRightInd w:val="0"/>
      </w:pPr>
    </w:p>
    <w:p w:rsidR="00EC62F4" w:rsidRDefault="00EC62F4">
      <w:r>
        <w:br w:type="page"/>
      </w:r>
    </w:p>
    <w:p w:rsidR="00EC62F4" w:rsidRPr="00DC11F5" w:rsidRDefault="00EC62F4" w:rsidP="00D00133">
      <w:pPr>
        <w:autoSpaceDE w:val="0"/>
        <w:autoSpaceDN w:val="0"/>
        <w:adjustRightInd w:val="0"/>
      </w:pPr>
    </w:p>
    <w:p w:rsidR="00EC62F4" w:rsidRDefault="00EC62F4" w:rsidP="00DE093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40"/>
        <w:gridCol w:w="3544"/>
        <w:gridCol w:w="4781"/>
      </w:tblGrid>
      <w:tr w:rsidR="00EC62F4" w:rsidRPr="00DC11F5" w:rsidTr="00575F9F">
        <w:tc>
          <w:tcPr>
            <w:tcW w:w="1740" w:type="dxa"/>
          </w:tcPr>
          <w:p w:rsidR="00EC62F4" w:rsidRPr="00707E3B" w:rsidRDefault="00EC62F4" w:rsidP="001615E8">
            <w:pPr>
              <w:jc w:val="center"/>
              <w:rPr>
                <w:b/>
              </w:rPr>
            </w:pPr>
            <w:r w:rsidRPr="00707E3B">
              <w:rPr>
                <w:b/>
              </w:rPr>
              <w:t>Компетенция</w:t>
            </w:r>
          </w:p>
        </w:tc>
        <w:tc>
          <w:tcPr>
            <w:tcW w:w="3544" w:type="dxa"/>
          </w:tcPr>
          <w:p w:rsidR="00EC62F4" w:rsidRPr="00707E3B" w:rsidRDefault="00EC62F4" w:rsidP="001615E8">
            <w:pPr>
              <w:jc w:val="center"/>
              <w:rPr>
                <w:b/>
              </w:rPr>
            </w:pPr>
            <w:r w:rsidRPr="00707E3B">
              <w:rPr>
                <w:b/>
              </w:rPr>
              <w:t>Индикаторы достижения компетенций</w:t>
            </w:r>
          </w:p>
        </w:tc>
        <w:tc>
          <w:tcPr>
            <w:tcW w:w="4781" w:type="dxa"/>
          </w:tcPr>
          <w:p w:rsidR="00EC62F4" w:rsidRPr="00707E3B" w:rsidRDefault="00EC62F4" w:rsidP="001615E8">
            <w:pPr>
              <w:jc w:val="center"/>
              <w:rPr>
                <w:b/>
              </w:rPr>
            </w:pPr>
            <w:r w:rsidRPr="00707E3B">
              <w:rPr>
                <w:b/>
              </w:rPr>
              <w:t>Планируемые результаты обучения по дисциплине</w:t>
            </w:r>
          </w:p>
        </w:tc>
      </w:tr>
      <w:tr w:rsidR="00EC62F4" w:rsidRPr="00DC11F5" w:rsidTr="00575F9F">
        <w:tc>
          <w:tcPr>
            <w:tcW w:w="1740" w:type="dxa"/>
          </w:tcPr>
          <w:p w:rsidR="00EC62F4" w:rsidRPr="003754B5" w:rsidRDefault="00EC62F4" w:rsidP="003754B5">
            <w:pPr>
              <w:pStyle w:val="TableParagraph"/>
              <w:spacing w:line="246" w:lineRule="exact"/>
              <w:rPr>
                <w:b/>
                <w:sz w:val="24"/>
                <w:szCs w:val="24"/>
              </w:rPr>
            </w:pPr>
            <w:r w:rsidRPr="003754B5">
              <w:rPr>
                <w:b/>
                <w:sz w:val="24"/>
                <w:szCs w:val="24"/>
              </w:rPr>
              <w:t>УК-3</w:t>
            </w:r>
          </w:p>
          <w:p w:rsidR="00EC62F4" w:rsidRPr="002F01BD" w:rsidRDefault="00EC62F4" w:rsidP="003754B5">
            <w:r w:rsidRPr="00313F15">
              <w:t>Способен осуществлять социальное взаимодействие и реализовывать свою роль в команде</w:t>
            </w:r>
          </w:p>
        </w:tc>
        <w:tc>
          <w:tcPr>
            <w:tcW w:w="3544" w:type="dxa"/>
          </w:tcPr>
          <w:p w:rsidR="00EC62F4" w:rsidRPr="003754B5" w:rsidRDefault="00EC62F4" w:rsidP="003754B5">
            <w:pPr>
              <w:pStyle w:val="TableParagraph"/>
              <w:tabs>
                <w:tab w:val="left" w:pos="3545"/>
                <w:tab w:val="left" w:pos="3912"/>
                <w:tab w:val="left" w:pos="5488"/>
              </w:tabs>
              <w:rPr>
                <w:b/>
                <w:sz w:val="24"/>
                <w:szCs w:val="24"/>
              </w:rPr>
            </w:pPr>
            <w:r w:rsidRPr="003754B5">
              <w:rPr>
                <w:b/>
                <w:sz w:val="24"/>
                <w:szCs w:val="24"/>
              </w:rPr>
              <w:t xml:space="preserve">УК-3.1. </w:t>
            </w:r>
          </w:p>
          <w:p w:rsidR="00EC62F4" w:rsidRPr="00313F15" w:rsidRDefault="00EC62F4" w:rsidP="003754B5">
            <w:pPr>
              <w:pStyle w:val="TableParagraph"/>
              <w:tabs>
                <w:tab w:val="left" w:pos="3545"/>
                <w:tab w:val="left" w:pos="3912"/>
                <w:tab w:val="left" w:pos="5488"/>
              </w:tabs>
              <w:rPr>
                <w:sz w:val="24"/>
                <w:szCs w:val="24"/>
              </w:rPr>
            </w:pPr>
            <w:r w:rsidRPr="003754B5">
              <w:rPr>
                <w:b/>
                <w:sz w:val="24"/>
                <w:szCs w:val="24"/>
              </w:rPr>
              <w:t>Знает</w:t>
            </w:r>
            <w:r w:rsidRPr="00313F15">
              <w:rPr>
                <w:sz w:val="24"/>
                <w:szCs w:val="24"/>
              </w:rPr>
              <w:t xml:space="preserve"> основные приемы и нормы социального взаимодействия</w:t>
            </w:r>
            <w:r>
              <w:rPr>
                <w:sz w:val="24"/>
                <w:szCs w:val="24"/>
              </w:rPr>
              <w:t>.</w:t>
            </w:r>
          </w:p>
          <w:p w:rsidR="00EC62F4" w:rsidRPr="003754B5" w:rsidRDefault="00EC62F4" w:rsidP="003754B5">
            <w:pPr>
              <w:pStyle w:val="TableParagraph"/>
              <w:tabs>
                <w:tab w:val="left" w:pos="3545"/>
                <w:tab w:val="left" w:pos="3912"/>
                <w:tab w:val="left" w:pos="5488"/>
              </w:tabs>
              <w:rPr>
                <w:b/>
                <w:sz w:val="24"/>
                <w:szCs w:val="24"/>
              </w:rPr>
            </w:pPr>
            <w:r w:rsidRPr="003754B5">
              <w:rPr>
                <w:b/>
                <w:sz w:val="24"/>
                <w:szCs w:val="24"/>
              </w:rPr>
              <w:t xml:space="preserve">УК-3.2. </w:t>
            </w:r>
          </w:p>
          <w:p w:rsidR="00EC62F4" w:rsidRPr="00313F15" w:rsidRDefault="00EC62F4" w:rsidP="003754B5">
            <w:pPr>
              <w:pStyle w:val="TableParagraph"/>
              <w:tabs>
                <w:tab w:val="left" w:pos="3545"/>
                <w:tab w:val="left" w:pos="3912"/>
                <w:tab w:val="left" w:pos="5488"/>
              </w:tabs>
              <w:rPr>
                <w:sz w:val="24"/>
                <w:szCs w:val="24"/>
              </w:rPr>
            </w:pPr>
            <w:r w:rsidRPr="003754B5">
              <w:rPr>
                <w:b/>
                <w:sz w:val="24"/>
                <w:szCs w:val="24"/>
              </w:rPr>
              <w:t>Умеет</w:t>
            </w:r>
            <w:r w:rsidRPr="00313F15">
              <w:rPr>
                <w:sz w:val="24"/>
                <w:szCs w:val="24"/>
              </w:rPr>
              <w:t xml:space="preserve"> устанавливать и поддерживать </w:t>
            </w:r>
            <w:r w:rsidRPr="00313F15">
              <w:rPr>
                <w:spacing w:val="-1"/>
                <w:sz w:val="24"/>
                <w:szCs w:val="24"/>
              </w:rPr>
              <w:t xml:space="preserve">взаимодействие, </w:t>
            </w:r>
            <w:r w:rsidRPr="00313F15">
              <w:rPr>
                <w:sz w:val="24"/>
                <w:szCs w:val="24"/>
              </w:rPr>
              <w:t>обеспечивающее успешную работу вколлективе</w:t>
            </w:r>
            <w:r>
              <w:rPr>
                <w:sz w:val="24"/>
                <w:szCs w:val="24"/>
              </w:rPr>
              <w:t>.</w:t>
            </w:r>
          </w:p>
          <w:p w:rsidR="00EC62F4" w:rsidRPr="003754B5" w:rsidRDefault="00EC62F4" w:rsidP="003754B5">
            <w:pPr>
              <w:pStyle w:val="TableParagraph"/>
              <w:rPr>
                <w:b/>
                <w:sz w:val="24"/>
                <w:szCs w:val="24"/>
              </w:rPr>
            </w:pPr>
            <w:r w:rsidRPr="003754B5">
              <w:rPr>
                <w:b/>
                <w:sz w:val="24"/>
                <w:szCs w:val="24"/>
              </w:rPr>
              <w:t>УК-3.3.</w:t>
            </w:r>
            <w:r w:rsidRPr="003754B5">
              <w:rPr>
                <w:b/>
                <w:sz w:val="24"/>
                <w:szCs w:val="24"/>
              </w:rPr>
              <w:tab/>
            </w:r>
          </w:p>
          <w:p w:rsidR="00EC62F4" w:rsidRPr="002F01BD" w:rsidRDefault="00EC62F4" w:rsidP="003754B5">
            <w:r w:rsidRPr="003754B5">
              <w:rPr>
                <w:b/>
              </w:rPr>
              <w:t>Владеет</w:t>
            </w:r>
            <w:r w:rsidRPr="00313F15">
              <w:t xml:space="preserve"> навыкамисоциального взаимодействия</w:t>
            </w:r>
            <w:r w:rsidRPr="00313F15">
              <w:rPr>
                <w:spacing w:val="-18"/>
              </w:rPr>
              <w:t>в п</w:t>
            </w:r>
            <w:r w:rsidRPr="00313F15">
              <w:t>рофессиональнойдеятельности</w:t>
            </w:r>
            <w:r>
              <w:t>.</w:t>
            </w:r>
          </w:p>
        </w:tc>
        <w:tc>
          <w:tcPr>
            <w:tcW w:w="4781" w:type="dxa"/>
          </w:tcPr>
          <w:p w:rsidR="00EC62F4" w:rsidRPr="00575F9F" w:rsidRDefault="00EC62F4" w:rsidP="002F01BD">
            <w:pPr>
              <w:rPr>
                <w:b/>
              </w:rPr>
            </w:pPr>
            <w:r w:rsidRPr="00575F9F">
              <w:rPr>
                <w:b/>
              </w:rPr>
              <w:t>Знать:</w:t>
            </w:r>
          </w:p>
          <w:p w:rsidR="00EC62F4" w:rsidRDefault="00EC62F4"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p w:rsidR="00EC62F4" w:rsidRPr="00575F9F" w:rsidRDefault="00EC62F4" w:rsidP="002F01BD">
            <w:pPr>
              <w:tabs>
                <w:tab w:val="left" w:pos="851"/>
              </w:tabs>
              <w:jc w:val="both"/>
              <w:rPr>
                <w:b/>
              </w:rPr>
            </w:pPr>
            <w:r w:rsidRPr="00575F9F">
              <w:rPr>
                <w:b/>
              </w:rPr>
              <w:t xml:space="preserve">Уметь: </w:t>
            </w:r>
          </w:p>
          <w:p w:rsidR="00EC62F4" w:rsidRPr="002F01BD" w:rsidRDefault="00EC62F4" w:rsidP="002F01BD">
            <w:r w:rsidRPr="002F01BD">
              <w:t>Устанавливатьиподдерживатьвзаимодействие,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p w:rsidR="00EC62F4" w:rsidRPr="00575F9F" w:rsidRDefault="00EC62F4" w:rsidP="002F01BD">
            <w:pPr>
              <w:tabs>
                <w:tab w:val="left" w:pos="851"/>
              </w:tabs>
              <w:jc w:val="both"/>
              <w:rPr>
                <w:b/>
              </w:rPr>
            </w:pPr>
            <w:r w:rsidRPr="00575F9F">
              <w:rPr>
                <w:b/>
              </w:rPr>
              <w:t xml:space="preserve">Владеть: </w:t>
            </w:r>
          </w:p>
          <w:p w:rsidR="00EC62F4" w:rsidRPr="00707E3B" w:rsidRDefault="00EC62F4" w:rsidP="00575F9F">
            <w:pPr>
              <w:tabs>
                <w:tab w:val="left" w:pos="851"/>
              </w:tabs>
              <w:jc w:val="both"/>
              <w:rPr>
                <w:b/>
              </w:rPr>
            </w:pP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tc>
      </w:tr>
      <w:tr w:rsidR="00EC62F4" w:rsidRPr="00DC11F5" w:rsidTr="00575F9F">
        <w:tc>
          <w:tcPr>
            <w:tcW w:w="1740" w:type="dxa"/>
          </w:tcPr>
          <w:p w:rsidR="00EC62F4" w:rsidRPr="00CC2677" w:rsidRDefault="00EC62F4" w:rsidP="00575F9F">
            <w:pPr>
              <w:jc w:val="both"/>
              <w:rPr>
                <w:b/>
              </w:rPr>
            </w:pPr>
            <w:r w:rsidRPr="00CC2677">
              <w:rPr>
                <w:b/>
              </w:rPr>
              <w:t xml:space="preserve">УК-5. </w:t>
            </w:r>
          </w:p>
          <w:p w:rsidR="00EC62F4" w:rsidRPr="00D71C54" w:rsidRDefault="00EC62F4" w:rsidP="00575F9F">
            <w:pPr>
              <w:jc w:val="both"/>
            </w:pPr>
            <w:r w:rsidRPr="00D71C54">
              <w:t>Способен</w:t>
            </w:r>
          </w:p>
          <w:p w:rsidR="00EC62F4" w:rsidRPr="00D71C54" w:rsidRDefault="00EC62F4" w:rsidP="00575F9F">
            <w:pPr>
              <w:jc w:val="both"/>
            </w:pPr>
            <w:r w:rsidRPr="00D71C54">
              <w:t>воспринимать</w:t>
            </w:r>
          </w:p>
          <w:p w:rsidR="00EC62F4" w:rsidRPr="00D71C54" w:rsidRDefault="00EC62F4" w:rsidP="00575F9F">
            <w:pPr>
              <w:jc w:val="both"/>
            </w:pPr>
            <w:r w:rsidRPr="00D71C54">
              <w:t>межкультурное разнообразие</w:t>
            </w:r>
          </w:p>
          <w:p w:rsidR="00EC62F4" w:rsidRPr="00D71C54" w:rsidRDefault="00EC62F4" w:rsidP="00575F9F">
            <w:pPr>
              <w:jc w:val="both"/>
            </w:pPr>
            <w:r w:rsidRPr="00D71C54">
              <w:t>общества в социально-историческом, этическом и</w:t>
            </w:r>
          </w:p>
          <w:p w:rsidR="00EC62F4" w:rsidRDefault="00EC62F4" w:rsidP="00575F9F">
            <w:r w:rsidRPr="00D71C54">
              <w:t>философском контекстах</w:t>
            </w:r>
          </w:p>
        </w:tc>
        <w:tc>
          <w:tcPr>
            <w:tcW w:w="3544" w:type="dxa"/>
          </w:tcPr>
          <w:p w:rsidR="00EC62F4" w:rsidRPr="00CC2677" w:rsidRDefault="00EC62F4" w:rsidP="00575F9F">
            <w:pPr>
              <w:autoSpaceDE w:val="0"/>
              <w:autoSpaceDN w:val="0"/>
              <w:adjustRightInd w:val="0"/>
              <w:jc w:val="both"/>
              <w:rPr>
                <w:b/>
              </w:rPr>
            </w:pPr>
            <w:r w:rsidRPr="00CC2677">
              <w:rPr>
                <w:b/>
              </w:rPr>
              <w:t xml:space="preserve">УК-5.1. </w:t>
            </w:r>
          </w:p>
          <w:p w:rsidR="00EC62F4" w:rsidRPr="00D71C54" w:rsidRDefault="00EC62F4" w:rsidP="00575F9F">
            <w:pPr>
              <w:autoSpaceDE w:val="0"/>
              <w:autoSpaceDN w:val="0"/>
              <w:adjustRightInd w:val="0"/>
              <w:jc w:val="both"/>
            </w:pPr>
            <w:r w:rsidRPr="00CC2677">
              <w:rPr>
                <w:b/>
              </w:rPr>
              <w:t>Знает</w:t>
            </w:r>
            <w:r w:rsidRPr="00D71C54">
              <w:t xml:space="preserve"> основные философские теории межкультурного разнообразия общества в социально-историческом, этическом и философском контекстах.</w:t>
            </w:r>
          </w:p>
          <w:p w:rsidR="00EC62F4" w:rsidRPr="00CC2677" w:rsidRDefault="00EC62F4" w:rsidP="00575F9F">
            <w:pPr>
              <w:autoSpaceDE w:val="0"/>
              <w:autoSpaceDN w:val="0"/>
              <w:adjustRightInd w:val="0"/>
              <w:jc w:val="both"/>
              <w:rPr>
                <w:b/>
              </w:rPr>
            </w:pPr>
            <w:r w:rsidRPr="00CC2677">
              <w:rPr>
                <w:b/>
              </w:rPr>
              <w:t xml:space="preserve">УК-5.2. </w:t>
            </w:r>
          </w:p>
          <w:p w:rsidR="00EC62F4" w:rsidRPr="00D71C54" w:rsidRDefault="00EC62F4" w:rsidP="00575F9F">
            <w:pPr>
              <w:autoSpaceDE w:val="0"/>
              <w:autoSpaceDN w:val="0"/>
              <w:adjustRightInd w:val="0"/>
              <w:jc w:val="both"/>
            </w:pPr>
            <w:r w:rsidRPr="00CC2677">
              <w:rPr>
                <w:b/>
              </w:rPr>
              <w:t>Умеет</w:t>
            </w:r>
            <w:r w:rsidRPr="00D71C54">
              <w:t xml:space="preserve"> критически анализировать межкультурное разнообразие различных обществ, преломляя сквозь призму социально-исторического, этического ифилософского контекста</w:t>
            </w:r>
          </w:p>
          <w:p w:rsidR="00EC62F4" w:rsidRPr="00CC2677" w:rsidRDefault="00EC62F4" w:rsidP="00575F9F">
            <w:pPr>
              <w:autoSpaceDE w:val="0"/>
              <w:autoSpaceDN w:val="0"/>
              <w:adjustRightInd w:val="0"/>
              <w:rPr>
                <w:b/>
              </w:rPr>
            </w:pPr>
            <w:r w:rsidRPr="00CC2677">
              <w:rPr>
                <w:b/>
              </w:rPr>
              <w:t xml:space="preserve">УК-5.3. </w:t>
            </w:r>
          </w:p>
          <w:p w:rsidR="00EC62F4" w:rsidRPr="00D71C54" w:rsidRDefault="00EC62F4" w:rsidP="00575F9F">
            <w:pPr>
              <w:autoSpaceDE w:val="0"/>
              <w:autoSpaceDN w:val="0"/>
              <w:adjustRightInd w:val="0"/>
            </w:pPr>
            <w:r w:rsidRPr="00CC2677">
              <w:rPr>
                <w:b/>
              </w:rPr>
              <w:t>Владеет:</w:t>
            </w:r>
            <w:r w:rsidRPr="00D71C54">
              <w:t xml:space="preserve"> способностью воспринимать</w:t>
            </w:r>
          </w:p>
          <w:p w:rsidR="00EC62F4" w:rsidRPr="00D71C54" w:rsidRDefault="00EC62F4" w:rsidP="00575F9F">
            <w:pPr>
              <w:autoSpaceDE w:val="0"/>
              <w:autoSpaceDN w:val="0"/>
              <w:adjustRightInd w:val="0"/>
              <w:jc w:val="both"/>
            </w:pPr>
            <w:r w:rsidRPr="00D71C54">
              <w:t>межкультурное разнообразие</w:t>
            </w:r>
          </w:p>
          <w:p w:rsidR="00EC62F4" w:rsidRDefault="00EC62F4" w:rsidP="00575F9F">
            <w:r w:rsidRPr="00D71C54">
              <w:t>общества в социально-историческом, этическом ифилософском контекстах.</w:t>
            </w:r>
          </w:p>
        </w:tc>
        <w:tc>
          <w:tcPr>
            <w:tcW w:w="4781" w:type="dxa"/>
          </w:tcPr>
          <w:p w:rsidR="00EC62F4" w:rsidRPr="00575F9F" w:rsidRDefault="00EC62F4" w:rsidP="00E96D6D">
            <w:pPr>
              <w:rPr>
                <w:b/>
              </w:rPr>
            </w:pPr>
            <w:r w:rsidRPr="00575F9F">
              <w:rPr>
                <w:b/>
              </w:rPr>
              <w:t>Знать:</w:t>
            </w:r>
          </w:p>
          <w:p w:rsidR="00EC62F4" w:rsidRDefault="00EC62F4" w:rsidP="00575F9F">
            <w:pPr>
              <w:jc w:val="both"/>
              <w:rPr>
                <w:b/>
              </w:rPr>
            </w:pPr>
            <w:r>
              <w:t>-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62F4" w:rsidRPr="00575F9F" w:rsidRDefault="00EC62F4" w:rsidP="00575F9F">
            <w:pPr>
              <w:tabs>
                <w:tab w:val="left" w:pos="851"/>
              </w:tabs>
              <w:jc w:val="both"/>
              <w:rPr>
                <w:b/>
              </w:rPr>
            </w:pPr>
            <w:r w:rsidRPr="00575F9F">
              <w:rPr>
                <w:b/>
              </w:rPr>
              <w:t xml:space="preserve">Уметь: </w:t>
            </w:r>
          </w:p>
          <w:p w:rsidR="00EC62F4" w:rsidRPr="002F01BD" w:rsidRDefault="00EC62F4" w:rsidP="00575F9F">
            <w:pPr>
              <w:jc w:val="both"/>
            </w:pPr>
            <w:r>
              <w:t>- 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p w:rsidR="00EC62F4" w:rsidRPr="00575F9F" w:rsidRDefault="00EC62F4" w:rsidP="00575F9F">
            <w:pPr>
              <w:tabs>
                <w:tab w:val="left" w:pos="851"/>
              </w:tabs>
              <w:jc w:val="both"/>
              <w:rPr>
                <w:b/>
              </w:rPr>
            </w:pPr>
            <w:r w:rsidRPr="00575F9F">
              <w:rPr>
                <w:b/>
              </w:rPr>
              <w:t>Владеть:</w:t>
            </w:r>
          </w:p>
          <w:p w:rsidR="00EC62F4" w:rsidRPr="005F7335" w:rsidRDefault="00EC62F4" w:rsidP="00575F9F">
            <w:pPr>
              <w:tabs>
                <w:tab w:val="left" w:pos="851"/>
              </w:tabs>
              <w:jc w:val="both"/>
            </w:pPr>
            <w:r>
              <w:t>- 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tc>
      </w:tr>
    </w:tbl>
    <w:p w:rsidR="00EC62F4" w:rsidRDefault="00EC62F4" w:rsidP="00E67765">
      <w:pPr>
        <w:tabs>
          <w:tab w:val="left" w:pos="6131"/>
        </w:tabs>
        <w:autoSpaceDE w:val="0"/>
        <w:autoSpaceDN w:val="0"/>
        <w:adjustRightInd w:val="0"/>
        <w:ind w:left="142"/>
        <w:jc w:val="both"/>
        <w:rPr>
          <w:b/>
          <w:bCs/>
          <w:iCs/>
        </w:rPr>
      </w:pPr>
    </w:p>
    <w:p w:rsidR="00EC62F4" w:rsidRPr="001615E8" w:rsidRDefault="00EC62F4" w:rsidP="00E67765">
      <w:pPr>
        <w:tabs>
          <w:tab w:val="left" w:pos="6131"/>
        </w:tabs>
        <w:autoSpaceDE w:val="0"/>
        <w:autoSpaceDN w:val="0"/>
        <w:adjustRightInd w:val="0"/>
        <w:ind w:left="142"/>
        <w:jc w:val="both"/>
        <w:rPr>
          <w:b/>
          <w:bCs/>
          <w:iCs/>
        </w:rPr>
      </w:pPr>
    </w:p>
    <w:p w:rsidR="00EC62F4" w:rsidRDefault="00EC62F4"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EC62F4" w:rsidRPr="00DC11F5" w:rsidRDefault="00EC62F4" w:rsidP="00535033">
      <w:pPr>
        <w:pStyle w:val="ListParagraph"/>
        <w:ind w:left="360"/>
        <w:jc w:val="both"/>
        <w:rPr>
          <w:b/>
          <w:i/>
        </w:rPr>
      </w:pPr>
    </w:p>
    <w:p w:rsidR="00EC62F4" w:rsidRDefault="00EC62F4" w:rsidP="00575F9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62F4" w:rsidRDefault="00EC62F4" w:rsidP="00575F9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C62F4" w:rsidRDefault="00EC62F4" w:rsidP="00575F9F">
      <w:pPr>
        <w:ind w:firstLine="709"/>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EC62F4" w:rsidRPr="00DC11F5" w:rsidRDefault="00EC62F4" w:rsidP="00575F9F">
      <w:pPr>
        <w:ind w:firstLine="709"/>
        <w:jc w:val="both"/>
      </w:pPr>
      <w:r w:rsidRPr="00DC11F5">
        <w:t>Дисциплина находится в логической и содержательно-методической взаимосвязи с другими частями ОПОП.</w:t>
      </w:r>
    </w:p>
    <w:p w:rsidR="00EC62F4" w:rsidRPr="00DC11F5" w:rsidRDefault="00EC62F4" w:rsidP="00E8101E">
      <w:pPr>
        <w:pStyle w:val="3"/>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984"/>
        <w:gridCol w:w="1560"/>
        <w:gridCol w:w="4677"/>
      </w:tblGrid>
      <w:tr w:rsidR="00EC62F4" w:rsidRPr="00DC11F5" w:rsidTr="00535033">
        <w:tc>
          <w:tcPr>
            <w:tcW w:w="1423" w:type="dxa"/>
          </w:tcPr>
          <w:p w:rsidR="00EC62F4" w:rsidRPr="00DC11F5" w:rsidRDefault="00EC62F4" w:rsidP="00575F9F">
            <w:pPr>
              <w:suppressAutoHyphens/>
              <w:jc w:val="center"/>
            </w:pPr>
            <w:r w:rsidRPr="00DC11F5">
              <w:t>Код компетенции</w:t>
            </w:r>
          </w:p>
        </w:tc>
        <w:tc>
          <w:tcPr>
            <w:tcW w:w="1984" w:type="dxa"/>
          </w:tcPr>
          <w:p w:rsidR="00EC62F4" w:rsidRPr="00DC11F5" w:rsidRDefault="00EC62F4" w:rsidP="00637074">
            <w:pPr>
              <w:suppressAutoHyphens/>
              <w:jc w:val="both"/>
            </w:pPr>
            <w:r w:rsidRPr="00DC11F5">
              <w:t>Предшествующие дисциплины</w:t>
            </w:r>
          </w:p>
        </w:tc>
        <w:tc>
          <w:tcPr>
            <w:tcW w:w="1560" w:type="dxa"/>
          </w:tcPr>
          <w:p w:rsidR="00EC62F4" w:rsidRPr="00DC11F5" w:rsidRDefault="00EC62F4" w:rsidP="00637074">
            <w:pPr>
              <w:suppressAutoHyphens/>
              <w:jc w:val="both"/>
            </w:pPr>
            <w:r w:rsidRPr="00DC11F5">
              <w:t>Параллельно осваиваемые</w:t>
            </w:r>
          </w:p>
        </w:tc>
        <w:tc>
          <w:tcPr>
            <w:tcW w:w="4677" w:type="dxa"/>
          </w:tcPr>
          <w:p w:rsidR="00EC62F4" w:rsidRPr="00DC11F5" w:rsidRDefault="00EC62F4" w:rsidP="00637074">
            <w:pPr>
              <w:suppressAutoHyphens/>
              <w:jc w:val="both"/>
            </w:pPr>
            <w:r w:rsidRPr="00DC11F5">
              <w:t>Последующие дисциплины</w:t>
            </w:r>
          </w:p>
        </w:tc>
      </w:tr>
      <w:tr w:rsidR="00EC62F4" w:rsidRPr="00DC11F5" w:rsidTr="00535033">
        <w:tc>
          <w:tcPr>
            <w:tcW w:w="1423" w:type="dxa"/>
          </w:tcPr>
          <w:p w:rsidR="00EC62F4" w:rsidRPr="00DC11F5" w:rsidRDefault="00EC62F4" w:rsidP="00637074">
            <w:pPr>
              <w:suppressAutoHyphens/>
              <w:jc w:val="both"/>
            </w:pPr>
            <w:r w:rsidRPr="00A442A4">
              <w:t>УК-3</w:t>
            </w:r>
          </w:p>
        </w:tc>
        <w:tc>
          <w:tcPr>
            <w:tcW w:w="1984" w:type="dxa"/>
          </w:tcPr>
          <w:p w:rsidR="00EC62F4" w:rsidRDefault="00EC62F4" w:rsidP="00BC06D4">
            <w:pPr>
              <w:suppressAutoHyphens/>
              <w:jc w:val="both"/>
            </w:pPr>
            <w:r>
              <w:t>Социология;</w:t>
            </w:r>
          </w:p>
          <w:p w:rsidR="00EC62F4" w:rsidRDefault="00EC62F4" w:rsidP="00BC06D4">
            <w:pPr>
              <w:suppressAutoHyphens/>
              <w:jc w:val="both"/>
            </w:pPr>
            <w:r>
              <w:t>Психология.</w:t>
            </w:r>
          </w:p>
          <w:p w:rsidR="00EC62F4" w:rsidRPr="009658B9" w:rsidRDefault="00EC62F4" w:rsidP="00637074">
            <w:pPr>
              <w:suppressAutoHyphens/>
              <w:jc w:val="both"/>
            </w:pPr>
          </w:p>
        </w:tc>
        <w:tc>
          <w:tcPr>
            <w:tcW w:w="1560" w:type="dxa"/>
          </w:tcPr>
          <w:p w:rsidR="00EC62F4" w:rsidRDefault="00EC62F4" w:rsidP="00A442A4">
            <w:pPr>
              <w:suppressAutoHyphens/>
              <w:jc w:val="both"/>
            </w:pPr>
            <w:r>
              <w:t>Основы проектной деятельности.</w:t>
            </w:r>
          </w:p>
          <w:p w:rsidR="00EC62F4" w:rsidRPr="00DC11F5" w:rsidRDefault="00EC62F4" w:rsidP="00A442A4">
            <w:pPr>
              <w:suppressAutoHyphens/>
              <w:jc w:val="both"/>
            </w:pPr>
          </w:p>
        </w:tc>
        <w:tc>
          <w:tcPr>
            <w:tcW w:w="4677" w:type="dxa"/>
          </w:tcPr>
          <w:p w:rsidR="00EC62F4" w:rsidRDefault="00EC62F4" w:rsidP="00BC06D4">
            <w:pPr>
              <w:suppressAutoHyphens/>
              <w:jc w:val="both"/>
            </w:pPr>
            <w:r>
              <w:t>Основы проектной деятельности;</w:t>
            </w:r>
          </w:p>
          <w:p w:rsidR="00EC62F4" w:rsidRDefault="00EC62F4" w:rsidP="00BC06D4">
            <w:pPr>
              <w:suppressAutoHyphens/>
              <w:jc w:val="both"/>
            </w:pPr>
            <w:r>
              <w:t>Профессиональная этика;</w:t>
            </w:r>
          </w:p>
          <w:p w:rsidR="00EC62F4" w:rsidRDefault="00EC62F4" w:rsidP="00BC06D4">
            <w:pPr>
              <w:suppressAutoHyphens/>
              <w:jc w:val="both"/>
            </w:pPr>
            <w:r>
              <w:t>Проектная деятельность;</w:t>
            </w:r>
          </w:p>
          <w:p w:rsidR="00EC62F4" w:rsidRDefault="00EC62F4" w:rsidP="00BC06D4">
            <w:pPr>
              <w:suppressAutoHyphens/>
              <w:jc w:val="both"/>
            </w:pPr>
            <w:r>
              <w:t>Конфликтология;</w:t>
            </w:r>
          </w:p>
          <w:p w:rsidR="00EC62F4" w:rsidRDefault="00EC62F4" w:rsidP="00BC06D4">
            <w:pPr>
              <w:suppressAutoHyphens/>
              <w:jc w:val="both"/>
            </w:pPr>
            <w:r>
              <w:t>Ознакомительная практика;</w:t>
            </w:r>
          </w:p>
          <w:p w:rsidR="00EC62F4" w:rsidRDefault="00EC62F4" w:rsidP="00BC06D4">
            <w:pPr>
              <w:suppressAutoHyphens/>
              <w:jc w:val="both"/>
            </w:pPr>
            <w:r>
              <w:t>Организационно-управленческая практика;</w:t>
            </w:r>
          </w:p>
          <w:p w:rsidR="00EC62F4" w:rsidRDefault="00EC62F4" w:rsidP="00BC06D4">
            <w:pPr>
              <w:suppressAutoHyphens/>
              <w:jc w:val="both"/>
            </w:pPr>
            <w:r>
              <w:t>Преддипломная практика;</w:t>
            </w:r>
          </w:p>
          <w:p w:rsidR="00EC62F4" w:rsidRPr="00E80F41" w:rsidRDefault="00EC62F4" w:rsidP="00575F9F">
            <w:pPr>
              <w:suppressAutoHyphens/>
              <w:jc w:val="both"/>
            </w:pPr>
            <w:r>
              <w:t>Защита выпускной квалификационной работы, включая подготовку к процедуре защиты и процедуру защиты.</w:t>
            </w:r>
          </w:p>
        </w:tc>
      </w:tr>
      <w:tr w:rsidR="00EC62F4" w:rsidRPr="00DC11F5" w:rsidTr="00535033">
        <w:tc>
          <w:tcPr>
            <w:tcW w:w="1423" w:type="dxa"/>
          </w:tcPr>
          <w:p w:rsidR="00EC62F4" w:rsidRPr="00A442A4" w:rsidRDefault="00EC62F4" w:rsidP="00637074">
            <w:pPr>
              <w:suppressAutoHyphens/>
              <w:jc w:val="both"/>
            </w:pPr>
            <w:r w:rsidRPr="00093092">
              <w:t>УК-5</w:t>
            </w:r>
          </w:p>
        </w:tc>
        <w:tc>
          <w:tcPr>
            <w:tcW w:w="1984" w:type="dxa"/>
          </w:tcPr>
          <w:p w:rsidR="00EC62F4" w:rsidRDefault="00EC62F4" w:rsidP="00093092">
            <w:pPr>
              <w:suppressAutoHyphens/>
              <w:jc w:val="both"/>
            </w:pPr>
            <w:r>
              <w:t>История (история России, всеобщая история);</w:t>
            </w:r>
          </w:p>
          <w:p w:rsidR="00EC62F4" w:rsidRDefault="00EC62F4" w:rsidP="00093092">
            <w:pPr>
              <w:suppressAutoHyphens/>
              <w:jc w:val="both"/>
            </w:pPr>
            <w:r>
              <w:t>Социология.</w:t>
            </w:r>
          </w:p>
          <w:p w:rsidR="00EC62F4" w:rsidRDefault="00EC62F4" w:rsidP="00BC06D4">
            <w:pPr>
              <w:suppressAutoHyphens/>
              <w:jc w:val="both"/>
            </w:pPr>
          </w:p>
        </w:tc>
        <w:tc>
          <w:tcPr>
            <w:tcW w:w="1560" w:type="dxa"/>
          </w:tcPr>
          <w:p w:rsidR="00EC62F4" w:rsidRDefault="00EC62F4" w:rsidP="00093092">
            <w:pPr>
              <w:suppressAutoHyphens/>
              <w:jc w:val="both"/>
            </w:pPr>
            <w:r>
              <w:t>История (история России, всеобщая история).</w:t>
            </w:r>
          </w:p>
        </w:tc>
        <w:tc>
          <w:tcPr>
            <w:tcW w:w="4677" w:type="dxa"/>
          </w:tcPr>
          <w:p w:rsidR="00EC62F4" w:rsidRDefault="00EC62F4" w:rsidP="00093092">
            <w:pPr>
              <w:suppressAutoHyphens/>
              <w:jc w:val="both"/>
            </w:pPr>
            <w:r>
              <w:t>Философия;</w:t>
            </w:r>
          </w:p>
          <w:p w:rsidR="00EC62F4" w:rsidRDefault="00EC62F4" w:rsidP="00093092">
            <w:pPr>
              <w:suppressAutoHyphens/>
              <w:jc w:val="both"/>
            </w:pPr>
            <w:r>
              <w:t>Профессиональная этика;</w:t>
            </w:r>
          </w:p>
          <w:p w:rsidR="00EC62F4" w:rsidRDefault="00EC62F4" w:rsidP="00093092">
            <w:pPr>
              <w:suppressAutoHyphens/>
              <w:jc w:val="both"/>
            </w:pPr>
            <w:r>
              <w:t>Ознакомительная практика;</w:t>
            </w:r>
          </w:p>
          <w:p w:rsidR="00EC62F4" w:rsidRDefault="00EC62F4" w:rsidP="00093092">
            <w:pPr>
              <w:suppressAutoHyphens/>
              <w:jc w:val="both"/>
            </w:pPr>
            <w:r>
              <w:t>Организационно-управленческая практика;</w:t>
            </w:r>
          </w:p>
          <w:p w:rsidR="00EC62F4" w:rsidRDefault="00EC62F4" w:rsidP="00093092">
            <w:pPr>
              <w:suppressAutoHyphens/>
              <w:jc w:val="both"/>
            </w:pPr>
            <w:r>
              <w:t>Преддипломная практика;</w:t>
            </w:r>
          </w:p>
          <w:p w:rsidR="00EC62F4" w:rsidRDefault="00EC62F4" w:rsidP="00575F9F">
            <w:pPr>
              <w:suppressAutoHyphens/>
              <w:jc w:val="both"/>
            </w:pPr>
            <w:r>
              <w:t>Защита выпускной квалификационной работы, включая подготовку к процедуре защиты и процедуру защиты.</w:t>
            </w:r>
          </w:p>
        </w:tc>
      </w:tr>
    </w:tbl>
    <w:p w:rsidR="00EC62F4" w:rsidRPr="00DC11F5" w:rsidRDefault="00EC62F4" w:rsidP="00E8101E">
      <w:pPr>
        <w:suppressAutoHyphens/>
        <w:ind w:firstLine="709"/>
        <w:jc w:val="both"/>
        <w:rPr>
          <w:highlight w:val="yellow"/>
        </w:rPr>
      </w:pPr>
    </w:p>
    <w:p w:rsidR="00EC62F4" w:rsidRDefault="00EC62F4"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EC62F4" w:rsidRPr="00DC11F5" w:rsidRDefault="00EC62F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62F4" w:rsidRDefault="00EC62F4" w:rsidP="00E8101E">
      <w:pPr>
        <w:suppressAutoHyphens/>
        <w:ind w:firstLine="709"/>
        <w:jc w:val="both"/>
        <w:rPr>
          <w:highlight w:val="yellow"/>
        </w:rPr>
      </w:pPr>
    </w:p>
    <w:p w:rsidR="00EC62F4" w:rsidRDefault="00EC62F4" w:rsidP="00E8101E">
      <w:pPr>
        <w:suppressAutoHyphens/>
        <w:ind w:firstLine="709"/>
        <w:jc w:val="both"/>
        <w:rPr>
          <w:highlight w:val="yellow"/>
        </w:rPr>
      </w:pPr>
    </w:p>
    <w:p w:rsidR="00EC62F4" w:rsidRDefault="00EC62F4" w:rsidP="00E8101E">
      <w:pPr>
        <w:suppressAutoHyphens/>
        <w:ind w:firstLine="709"/>
        <w:jc w:val="both"/>
        <w:rPr>
          <w:highlight w:val="yellow"/>
        </w:rPr>
      </w:pPr>
    </w:p>
    <w:p w:rsidR="00EC62F4" w:rsidRDefault="00EC62F4" w:rsidP="00E8101E">
      <w:pPr>
        <w:suppressAutoHyphens/>
        <w:ind w:firstLine="709"/>
        <w:jc w:val="both"/>
        <w:rPr>
          <w:highlight w:val="yellow"/>
        </w:rPr>
      </w:pPr>
    </w:p>
    <w:p w:rsidR="00EC62F4" w:rsidRPr="00DC11F5" w:rsidRDefault="00EC62F4" w:rsidP="00E8101E">
      <w:pPr>
        <w:suppressAutoHyphens/>
        <w:ind w:firstLine="709"/>
        <w:jc w:val="both"/>
        <w:rPr>
          <w:highlight w:val="yellow"/>
        </w:rPr>
      </w:pPr>
    </w:p>
    <w:p w:rsidR="00EC62F4" w:rsidRPr="00DC11F5" w:rsidRDefault="00EC62F4" w:rsidP="00034A75">
      <w:pPr>
        <w:pStyle w:val="ListParagraph"/>
        <w:numPr>
          <w:ilvl w:val="0"/>
          <w:numId w:val="2"/>
        </w:numPr>
        <w:jc w:val="both"/>
        <w:rPr>
          <w:b/>
          <w:i/>
        </w:rPr>
      </w:pPr>
      <w:r w:rsidRPr="00DC11F5">
        <w:rPr>
          <w:b/>
          <w:i/>
        </w:rPr>
        <w:t>Объем дисциплины</w:t>
      </w:r>
    </w:p>
    <w:p w:rsidR="00EC62F4" w:rsidRPr="00DC11F5" w:rsidRDefault="00EC62F4" w:rsidP="001C5440">
      <w:pPr>
        <w:pStyle w:val="ListParagraph"/>
        <w:jc w:val="both"/>
        <w:rPr>
          <w:b/>
          <w:i/>
        </w:rPr>
      </w:pPr>
    </w:p>
    <w:tbl>
      <w:tblPr>
        <w:tblW w:w="9540" w:type="dxa"/>
        <w:tblInd w:w="108" w:type="dxa"/>
        <w:tblLayout w:type="fixed"/>
        <w:tblCellMar>
          <w:left w:w="0" w:type="dxa"/>
          <w:right w:w="0" w:type="dxa"/>
        </w:tblCellMar>
        <w:tblLook w:val="0000"/>
      </w:tblPr>
      <w:tblGrid>
        <w:gridCol w:w="250"/>
        <w:gridCol w:w="5870"/>
        <w:gridCol w:w="1800"/>
        <w:gridCol w:w="1620"/>
      </w:tblGrid>
      <w:tr w:rsidR="00EC62F4" w:rsidRPr="00DC11F5" w:rsidTr="0053503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lang w:val="en-US"/>
              </w:rPr>
            </w:pPr>
            <w:r w:rsidRPr="00DC11F5">
              <w:rPr>
                <w:b/>
                <w:bCs/>
                <w:i/>
                <w:iCs/>
              </w:rPr>
              <w:t>Формы обучения</w:t>
            </w:r>
          </w:p>
        </w:tc>
      </w:tr>
      <w:tr w:rsidR="00EC62F4" w:rsidRPr="00DC11F5" w:rsidTr="0053503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E6F4B">
            <w:pPr>
              <w:jc w:val="center"/>
              <w:rPr>
                <w:lang w:val="en-US"/>
              </w:rPr>
            </w:pPr>
            <w:r>
              <w:rPr>
                <w:b/>
                <w:bCs/>
                <w:i/>
                <w:iCs/>
              </w:rPr>
              <w:t>Очно-з</w:t>
            </w:r>
            <w:r w:rsidRPr="00DC11F5">
              <w:rPr>
                <w:b/>
                <w:bCs/>
                <w:i/>
                <w:iCs/>
              </w:rPr>
              <w:t>аочная</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687552" w:rsidRDefault="00EC62F4" w:rsidP="00F80C9C">
            <w:pPr>
              <w:jc w:val="center"/>
            </w:pPr>
            <w:r>
              <w:t>1/36</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center"/>
              <w:rPr>
                <w:color w:val="000000"/>
              </w:rPr>
            </w:pPr>
            <w:r>
              <w:rPr>
                <w:color w:val="000000"/>
              </w:rPr>
              <w:t>2</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pPr>
          </w:p>
        </w:tc>
      </w:tr>
      <w:tr w:rsidR="00EC62F4" w:rsidRPr="00DC11F5" w:rsidTr="0053503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62F4" w:rsidRPr="00DC11F5" w:rsidRDefault="00EC62F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0A5A62" w:rsidRDefault="00EC62F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F80C9C" w:rsidRDefault="00EC62F4" w:rsidP="00637074">
            <w:pPr>
              <w:jc w:val="center"/>
              <w:rPr>
                <w:highlight w:val="yellow"/>
              </w:rPr>
            </w:pPr>
            <w:r w:rsidRPr="00687552">
              <w:t>4</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F80C9C" w:rsidRDefault="00EC62F4" w:rsidP="000A5A62">
            <w:pPr>
              <w:jc w:val="center"/>
              <w:rPr>
                <w:highlight w:val="yellow"/>
              </w:rPr>
            </w:pPr>
            <w:r w:rsidRPr="00687552">
              <w:t>6</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3F2293" w:rsidRDefault="00EC62F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0A5A62" w:rsidRDefault="00EC62F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0A5A62" w:rsidRDefault="00EC62F4" w:rsidP="000A5A62">
            <w:pPr>
              <w:jc w:val="center"/>
            </w:pP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FD2413" w:rsidRDefault="00EC62F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687552" w:rsidRDefault="00EC62F4" w:rsidP="000A5A62">
            <w:pPr>
              <w:jc w:val="center"/>
            </w:pPr>
            <w:r>
              <w:t>-</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Default="00EC62F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Default="00EC62F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687552" w:rsidRDefault="00EC62F4" w:rsidP="000A5A62">
            <w:pPr>
              <w:jc w:val="center"/>
            </w:pPr>
            <w:r>
              <w:t>-</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B13684" w:rsidRDefault="00EC62F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BE57FE" w:rsidRDefault="00EC62F4" w:rsidP="000A5A62">
            <w:pPr>
              <w:jc w:val="center"/>
            </w:pPr>
            <w:r>
              <w:t>2</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5C6E5C" w:rsidRDefault="00EC62F4" w:rsidP="000A5A62">
            <w:pPr>
              <w:jc w:val="center"/>
              <w:rPr>
                <w:highlight w:val="yellow"/>
              </w:rPr>
            </w:pPr>
            <w:r w:rsidRPr="00687552">
              <w:t>24</w:t>
            </w:r>
          </w:p>
        </w:tc>
      </w:tr>
    </w:tbl>
    <w:p w:rsidR="00EC62F4" w:rsidRPr="00DC11F5" w:rsidRDefault="00EC62F4" w:rsidP="00292248">
      <w:pPr>
        <w:autoSpaceDE w:val="0"/>
        <w:autoSpaceDN w:val="0"/>
        <w:adjustRightInd w:val="0"/>
        <w:jc w:val="both"/>
        <w:rPr>
          <w:b/>
          <w:bCs/>
          <w:i/>
          <w:iCs/>
        </w:rPr>
      </w:pPr>
    </w:p>
    <w:p w:rsidR="00EC62F4" w:rsidRPr="00DC11F5" w:rsidRDefault="00EC62F4"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62F4" w:rsidRPr="00DC11F5" w:rsidRDefault="00EC62F4" w:rsidP="00034A75">
      <w:pPr>
        <w:pStyle w:val="ListParagraph"/>
        <w:ind w:left="862"/>
        <w:rPr>
          <w:b/>
        </w:rPr>
      </w:pPr>
      <w:r w:rsidRPr="00DC11F5">
        <w:rPr>
          <w:b/>
        </w:rPr>
        <w:t>4.1Распределение часов по разделам/темам и видам работы</w:t>
      </w:r>
    </w:p>
    <w:p w:rsidR="00EC62F4" w:rsidRPr="00DC11F5" w:rsidRDefault="00EC62F4"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4712"/>
        <w:gridCol w:w="851"/>
        <w:gridCol w:w="708"/>
        <w:gridCol w:w="764"/>
        <w:gridCol w:w="2126"/>
      </w:tblGrid>
      <w:tr w:rsidR="00EC62F4" w:rsidRPr="00DC11F5" w:rsidTr="00535033">
        <w:tc>
          <w:tcPr>
            <w:tcW w:w="538" w:type="dxa"/>
            <w:vMerge w:val="restart"/>
          </w:tcPr>
          <w:p w:rsidR="00EC62F4" w:rsidRPr="00DC11F5" w:rsidRDefault="00EC62F4" w:rsidP="00935672">
            <w:pPr>
              <w:jc w:val="center"/>
              <w:rPr>
                <w:b/>
              </w:rPr>
            </w:pPr>
          </w:p>
          <w:p w:rsidR="00EC62F4" w:rsidRPr="00DC11F5" w:rsidRDefault="00EC62F4" w:rsidP="00935672">
            <w:pPr>
              <w:jc w:val="center"/>
              <w:rPr>
                <w:b/>
              </w:rPr>
            </w:pPr>
            <w:r w:rsidRPr="00DC11F5">
              <w:rPr>
                <w:b/>
              </w:rPr>
              <w:t>№ п/п</w:t>
            </w:r>
          </w:p>
        </w:tc>
        <w:tc>
          <w:tcPr>
            <w:tcW w:w="4712" w:type="dxa"/>
            <w:vMerge w:val="restart"/>
          </w:tcPr>
          <w:p w:rsidR="00EC62F4" w:rsidRPr="00DC11F5" w:rsidRDefault="00EC62F4" w:rsidP="00935672">
            <w:pPr>
              <w:jc w:val="center"/>
              <w:rPr>
                <w:b/>
              </w:rPr>
            </w:pPr>
          </w:p>
          <w:p w:rsidR="00EC62F4" w:rsidRPr="00DC11F5" w:rsidRDefault="00EC62F4" w:rsidP="00935672">
            <w:pPr>
              <w:jc w:val="center"/>
              <w:rPr>
                <w:b/>
              </w:rPr>
            </w:pPr>
            <w:r w:rsidRPr="00DC11F5">
              <w:rPr>
                <w:b/>
              </w:rPr>
              <w:t>Раздел/тема</w:t>
            </w:r>
          </w:p>
        </w:tc>
        <w:tc>
          <w:tcPr>
            <w:tcW w:w="4449" w:type="dxa"/>
            <w:gridSpan w:val="4"/>
          </w:tcPr>
          <w:p w:rsidR="00EC62F4" w:rsidRPr="00DC11F5" w:rsidRDefault="00EC62F4" w:rsidP="00935672">
            <w:pPr>
              <w:jc w:val="center"/>
              <w:rPr>
                <w:b/>
              </w:rPr>
            </w:pPr>
            <w:r w:rsidRPr="00DC11F5">
              <w:rPr>
                <w:b/>
              </w:rPr>
              <w:t>Виды учебной работы (в часах)</w:t>
            </w:r>
          </w:p>
        </w:tc>
      </w:tr>
      <w:tr w:rsidR="00EC62F4" w:rsidRPr="00DC11F5" w:rsidTr="00535033">
        <w:tc>
          <w:tcPr>
            <w:tcW w:w="538" w:type="dxa"/>
            <w:vMerge/>
          </w:tcPr>
          <w:p w:rsidR="00EC62F4" w:rsidRPr="00DC11F5" w:rsidRDefault="00EC62F4" w:rsidP="00935672">
            <w:pPr>
              <w:jc w:val="center"/>
              <w:rPr>
                <w:b/>
              </w:rPr>
            </w:pPr>
          </w:p>
        </w:tc>
        <w:tc>
          <w:tcPr>
            <w:tcW w:w="4712" w:type="dxa"/>
            <w:vMerge/>
          </w:tcPr>
          <w:p w:rsidR="00EC62F4" w:rsidRPr="00DC11F5" w:rsidRDefault="00EC62F4" w:rsidP="00935672">
            <w:pPr>
              <w:jc w:val="center"/>
              <w:rPr>
                <w:b/>
              </w:rPr>
            </w:pPr>
          </w:p>
        </w:tc>
        <w:tc>
          <w:tcPr>
            <w:tcW w:w="2323" w:type="dxa"/>
            <w:gridSpan w:val="3"/>
          </w:tcPr>
          <w:p w:rsidR="00EC62F4" w:rsidRPr="00DC11F5" w:rsidRDefault="00EC62F4" w:rsidP="00935672">
            <w:pPr>
              <w:jc w:val="center"/>
              <w:rPr>
                <w:b/>
              </w:rPr>
            </w:pPr>
            <w:r w:rsidRPr="00DC11F5">
              <w:rPr>
                <w:b/>
              </w:rPr>
              <w:t>Аудиторная работа</w:t>
            </w:r>
          </w:p>
        </w:tc>
        <w:tc>
          <w:tcPr>
            <w:tcW w:w="2126" w:type="dxa"/>
            <w:vMerge w:val="restart"/>
          </w:tcPr>
          <w:p w:rsidR="00EC62F4" w:rsidRPr="00DC11F5" w:rsidRDefault="00EC62F4" w:rsidP="00935672">
            <w:pPr>
              <w:jc w:val="center"/>
              <w:rPr>
                <w:b/>
              </w:rPr>
            </w:pPr>
            <w:r w:rsidRPr="00DC11F5">
              <w:rPr>
                <w:b/>
              </w:rPr>
              <w:t>Самостоятельная работа</w:t>
            </w:r>
          </w:p>
        </w:tc>
      </w:tr>
      <w:tr w:rsidR="00EC62F4" w:rsidRPr="00DC11F5" w:rsidTr="00535033">
        <w:tc>
          <w:tcPr>
            <w:tcW w:w="538" w:type="dxa"/>
            <w:vMerge/>
          </w:tcPr>
          <w:p w:rsidR="00EC62F4" w:rsidRPr="00DC11F5" w:rsidRDefault="00EC62F4" w:rsidP="00935672">
            <w:pPr>
              <w:jc w:val="both"/>
            </w:pPr>
          </w:p>
        </w:tc>
        <w:tc>
          <w:tcPr>
            <w:tcW w:w="4712" w:type="dxa"/>
            <w:vMerge/>
          </w:tcPr>
          <w:p w:rsidR="00EC62F4" w:rsidRPr="00DC11F5" w:rsidRDefault="00EC62F4" w:rsidP="00935672">
            <w:pPr>
              <w:jc w:val="both"/>
            </w:pPr>
          </w:p>
        </w:tc>
        <w:tc>
          <w:tcPr>
            <w:tcW w:w="851" w:type="dxa"/>
          </w:tcPr>
          <w:p w:rsidR="00EC62F4" w:rsidRPr="00DC11F5" w:rsidRDefault="00EC62F4" w:rsidP="00535033">
            <w:pPr>
              <w:jc w:val="center"/>
              <w:rPr>
                <w:b/>
              </w:rPr>
            </w:pPr>
            <w:r w:rsidRPr="00DC11F5">
              <w:rPr>
                <w:b/>
              </w:rPr>
              <w:t>ЛЗ</w:t>
            </w:r>
          </w:p>
        </w:tc>
        <w:tc>
          <w:tcPr>
            <w:tcW w:w="708" w:type="dxa"/>
          </w:tcPr>
          <w:p w:rsidR="00EC62F4" w:rsidRPr="00DC11F5" w:rsidRDefault="00EC62F4" w:rsidP="00535033">
            <w:pPr>
              <w:jc w:val="center"/>
              <w:rPr>
                <w:b/>
              </w:rPr>
            </w:pPr>
            <w:r w:rsidRPr="00DC11F5">
              <w:rPr>
                <w:b/>
              </w:rPr>
              <w:t>ПЗ</w:t>
            </w:r>
          </w:p>
        </w:tc>
        <w:tc>
          <w:tcPr>
            <w:tcW w:w="764" w:type="dxa"/>
          </w:tcPr>
          <w:p w:rsidR="00EC62F4" w:rsidRPr="00DC11F5" w:rsidRDefault="00EC62F4" w:rsidP="00535033">
            <w:pPr>
              <w:jc w:val="center"/>
              <w:rPr>
                <w:b/>
              </w:rPr>
            </w:pPr>
            <w:r w:rsidRPr="00DC11F5">
              <w:rPr>
                <w:b/>
              </w:rPr>
              <w:t>ЛабЗ</w:t>
            </w:r>
          </w:p>
        </w:tc>
        <w:tc>
          <w:tcPr>
            <w:tcW w:w="2126" w:type="dxa"/>
            <w:vMerge/>
          </w:tcPr>
          <w:p w:rsidR="00EC62F4" w:rsidRPr="00DC11F5" w:rsidRDefault="00EC62F4" w:rsidP="00935672">
            <w:pPr>
              <w:jc w:val="both"/>
            </w:pPr>
          </w:p>
        </w:tc>
      </w:tr>
      <w:tr w:rsidR="00EC62F4" w:rsidRPr="00DC11F5" w:rsidTr="00535033">
        <w:tc>
          <w:tcPr>
            <w:tcW w:w="538" w:type="dxa"/>
          </w:tcPr>
          <w:p w:rsidR="00EC62F4" w:rsidRPr="00DC11F5" w:rsidRDefault="00EC62F4" w:rsidP="00F0399E">
            <w:pPr>
              <w:pStyle w:val="ListParagraph"/>
              <w:numPr>
                <w:ilvl w:val="0"/>
                <w:numId w:val="8"/>
              </w:numPr>
              <w:ind w:left="0"/>
              <w:jc w:val="both"/>
            </w:pPr>
            <w:r>
              <w:t>1.</w:t>
            </w:r>
          </w:p>
        </w:tc>
        <w:tc>
          <w:tcPr>
            <w:tcW w:w="4712" w:type="dxa"/>
          </w:tcPr>
          <w:p w:rsidR="00EC62F4" w:rsidRPr="000472E3" w:rsidRDefault="00EC62F4" w:rsidP="00935672">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851" w:type="dxa"/>
          </w:tcPr>
          <w:p w:rsidR="00EC62F4" w:rsidRPr="00DC11F5" w:rsidRDefault="00EC62F4" w:rsidP="00935672">
            <w:pPr>
              <w:jc w:val="center"/>
            </w:pPr>
            <w:r>
              <w:t>2</w:t>
            </w:r>
          </w:p>
        </w:tc>
        <w:tc>
          <w:tcPr>
            <w:tcW w:w="708" w:type="dxa"/>
          </w:tcPr>
          <w:p w:rsidR="00EC62F4" w:rsidRPr="00DC11F5" w:rsidRDefault="00EC62F4" w:rsidP="00935672">
            <w:pPr>
              <w:jc w:val="center"/>
            </w:pPr>
            <w:r>
              <w:t>2</w:t>
            </w:r>
          </w:p>
        </w:tc>
        <w:tc>
          <w:tcPr>
            <w:tcW w:w="764" w:type="dxa"/>
          </w:tcPr>
          <w:p w:rsidR="00EC62F4" w:rsidRPr="00DC11F5" w:rsidRDefault="00EC62F4" w:rsidP="00935672">
            <w:pPr>
              <w:jc w:val="center"/>
            </w:pPr>
          </w:p>
        </w:tc>
        <w:tc>
          <w:tcPr>
            <w:tcW w:w="2126" w:type="dxa"/>
          </w:tcPr>
          <w:p w:rsidR="00EC62F4" w:rsidRPr="00DC11F5" w:rsidRDefault="00EC62F4" w:rsidP="00935672">
            <w:pPr>
              <w:jc w:val="center"/>
            </w:pPr>
            <w:r>
              <w:t>4</w:t>
            </w:r>
          </w:p>
        </w:tc>
      </w:tr>
      <w:tr w:rsidR="00EC62F4" w:rsidRPr="00DC11F5" w:rsidTr="00535033">
        <w:tc>
          <w:tcPr>
            <w:tcW w:w="538" w:type="dxa"/>
          </w:tcPr>
          <w:p w:rsidR="00EC62F4" w:rsidRDefault="00EC62F4" w:rsidP="00F0399E">
            <w:pPr>
              <w:pStyle w:val="ListParagraph"/>
              <w:numPr>
                <w:ilvl w:val="0"/>
                <w:numId w:val="8"/>
              </w:numPr>
              <w:ind w:left="0"/>
              <w:jc w:val="both"/>
            </w:pPr>
            <w:r>
              <w:t>2.</w:t>
            </w:r>
          </w:p>
        </w:tc>
        <w:tc>
          <w:tcPr>
            <w:tcW w:w="4712" w:type="dxa"/>
          </w:tcPr>
          <w:p w:rsidR="00EC62F4" w:rsidRPr="000472E3" w:rsidRDefault="00EC62F4"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851" w:type="dxa"/>
          </w:tcPr>
          <w:p w:rsidR="00EC62F4" w:rsidRPr="00DC11F5" w:rsidRDefault="00EC62F4" w:rsidP="00C8171F">
            <w:pPr>
              <w:jc w:val="center"/>
            </w:pPr>
            <w:r>
              <w:t>2</w:t>
            </w:r>
          </w:p>
        </w:tc>
        <w:tc>
          <w:tcPr>
            <w:tcW w:w="708" w:type="dxa"/>
          </w:tcPr>
          <w:p w:rsidR="00EC62F4" w:rsidRPr="00DC11F5" w:rsidRDefault="00EC62F4" w:rsidP="00C8171F">
            <w:pPr>
              <w:jc w:val="center"/>
            </w:pPr>
            <w:r>
              <w:t>2</w:t>
            </w:r>
          </w:p>
        </w:tc>
        <w:tc>
          <w:tcPr>
            <w:tcW w:w="764" w:type="dxa"/>
          </w:tcPr>
          <w:p w:rsidR="00EC62F4" w:rsidRPr="00DC11F5" w:rsidRDefault="00EC62F4" w:rsidP="00C8171F">
            <w:pPr>
              <w:jc w:val="center"/>
            </w:pPr>
          </w:p>
        </w:tc>
        <w:tc>
          <w:tcPr>
            <w:tcW w:w="2126" w:type="dxa"/>
          </w:tcPr>
          <w:p w:rsidR="00EC62F4" w:rsidRPr="00DC11F5" w:rsidRDefault="00EC62F4" w:rsidP="00C8171F">
            <w:pPr>
              <w:jc w:val="center"/>
            </w:pPr>
            <w:r>
              <w:t>4</w:t>
            </w:r>
          </w:p>
        </w:tc>
      </w:tr>
      <w:tr w:rsidR="00EC62F4" w:rsidRPr="00DC11F5" w:rsidTr="00535033">
        <w:tc>
          <w:tcPr>
            <w:tcW w:w="538" w:type="dxa"/>
          </w:tcPr>
          <w:p w:rsidR="00EC62F4" w:rsidRDefault="00EC62F4" w:rsidP="00F0399E">
            <w:pPr>
              <w:pStyle w:val="ListParagraph"/>
              <w:numPr>
                <w:ilvl w:val="0"/>
                <w:numId w:val="8"/>
              </w:numPr>
              <w:ind w:left="0"/>
              <w:jc w:val="both"/>
            </w:pPr>
            <w:r>
              <w:t>3.</w:t>
            </w:r>
          </w:p>
        </w:tc>
        <w:tc>
          <w:tcPr>
            <w:tcW w:w="4712" w:type="dxa"/>
          </w:tcPr>
          <w:p w:rsidR="00EC62F4" w:rsidRPr="00C8171F" w:rsidRDefault="00EC62F4"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851" w:type="dxa"/>
          </w:tcPr>
          <w:p w:rsidR="00EC62F4" w:rsidRDefault="00EC62F4" w:rsidP="00C8171F">
            <w:pPr>
              <w:jc w:val="center"/>
            </w:pPr>
            <w:r>
              <w:t>2</w:t>
            </w:r>
          </w:p>
        </w:tc>
        <w:tc>
          <w:tcPr>
            <w:tcW w:w="708" w:type="dxa"/>
          </w:tcPr>
          <w:p w:rsidR="00EC62F4" w:rsidRDefault="00EC62F4" w:rsidP="00ED396A">
            <w:pPr>
              <w:jc w:val="center"/>
            </w:pPr>
            <w:r>
              <w:t>4</w:t>
            </w:r>
          </w:p>
        </w:tc>
        <w:tc>
          <w:tcPr>
            <w:tcW w:w="764" w:type="dxa"/>
          </w:tcPr>
          <w:p w:rsidR="00EC62F4" w:rsidRPr="00DC11F5" w:rsidRDefault="00EC62F4" w:rsidP="00C8171F">
            <w:pPr>
              <w:jc w:val="center"/>
            </w:pPr>
          </w:p>
        </w:tc>
        <w:tc>
          <w:tcPr>
            <w:tcW w:w="2126" w:type="dxa"/>
          </w:tcPr>
          <w:p w:rsidR="00EC62F4" w:rsidRPr="00DC11F5" w:rsidRDefault="00EC62F4" w:rsidP="00C8171F">
            <w:pPr>
              <w:jc w:val="center"/>
            </w:pPr>
            <w:r>
              <w:t>4</w:t>
            </w:r>
          </w:p>
        </w:tc>
      </w:tr>
      <w:tr w:rsidR="00EC62F4" w:rsidRPr="00DC11F5" w:rsidTr="00535033">
        <w:tc>
          <w:tcPr>
            <w:tcW w:w="538" w:type="dxa"/>
          </w:tcPr>
          <w:p w:rsidR="00EC62F4" w:rsidRDefault="00EC62F4" w:rsidP="00E734F6">
            <w:pPr>
              <w:pStyle w:val="ListParagraph"/>
              <w:numPr>
                <w:ilvl w:val="0"/>
                <w:numId w:val="8"/>
              </w:numPr>
              <w:ind w:left="0"/>
              <w:jc w:val="both"/>
            </w:pPr>
            <w:r>
              <w:t>4.</w:t>
            </w:r>
          </w:p>
        </w:tc>
        <w:tc>
          <w:tcPr>
            <w:tcW w:w="4712" w:type="dxa"/>
          </w:tcPr>
          <w:p w:rsidR="00EC62F4" w:rsidRPr="000472E3" w:rsidRDefault="00EC62F4"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851" w:type="dxa"/>
          </w:tcPr>
          <w:p w:rsidR="00EC62F4" w:rsidRDefault="00EC62F4" w:rsidP="00C8171F">
            <w:pPr>
              <w:jc w:val="center"/>
            </w:pPr>
            <w:r>
              <w:t>2</w:t>
            </w:r>
          </w:p>
        </w:tc>
        <w:tc>
          <w:tcPr>
            <w:tcW w:w="708" w:type="dxa"/>
          </w:tcPr>
          <w:p w:rsidR="00EC62F4" w:rsidRDefault="00EC62F4" w:rsidP="00E31B51">
            <w:pPr>
              <w:jc w:val="center"/>
            </w:pPr>
            <w:r>
              <w:t>2</w:t>
            </w:r>
          </w:p>
        </w:tc>
        <w:tc>
          <w:tcPr>
            <w:tcW w:w="764" w:type="dxa"/>
          </w:tcPr>
          <w:p w:rsidR="00EC62F4" w:rsidRPr="00DC11F5" w:rsidRDefault="00EC62F4" w:rsidP="00C8171F">
            <w:pPr>
              <w:jc w:val="center"/>
            </w:pPr>
          </w:p>
        </w:tc>
        <w:tc>
          <w:tcPr>
            <w:tcW w:w="2126" w:type="dxa"/>
          </w:tcPr>
          <w:p w:rsidR="00EC62F4" w:rsidRPr="00DC11F5" w:rsidRDefault="00EC62F4" w:rsidP="00C8171F">
            <w:pPr>
              <w:jc w:val="center"/>
            </w:pPr>
            <w:r>
              <w:t>4</w:t>
            </w:r>
          </w:p>
        </w:tc>
      </w:tr>
      <w:tr w:rsidR="00EC62F4" w:rsidRPr="00DC11F5" w:rsidTr="00535033">
        <w:tc>
          <w:tcPr>
            <w:tcW w:w="538" w:type="dxa"/>
          </w:tcPr>
          <w:p w:rsidR="00EC62F4" w:rsidRPr="00DC11F5" w:rsidRDefault="00EC62F4" w:rsidP="00935672">
            <w:pPr>
              <w:pStyle w:val="ListParagraph"/>
              <w:ind w:left="0"/>
              <w:jc w:val="both"/>
            </w:pPr>
          </w:p>
        </w:tc>
        <w:tc>
          <w:tcPr>
            <w:tcW w:w="4712" w:type="dxa"/>
          </w:tcPr>
          <w:p w:rsidR="00EC62F4" w:rsidRPr="00DC11F5" w:rsidRDefault="00EC62F4" w:rsidP="00935672">
            <w:pPr>
              <w:jc w:val="both"/>
            </w:pPr>
            <w:r w:rsidRPr="00DC11F5">
              <w:t xml:space="preserve">Итого </w:t>
            </w:r>
          </w:p>
        </w:tc>
        <w:tc>
          <w:tcPr>
            <w:tcW w:w="851" w:type="dxa"/>
          </w:tcPr>
          <w:p w:rsidR="00EC62F4" w:rsidRPr="003F5845" w:rsidRDefault="00EC62F4" w:rsidP="00290897">
            <w:pPr>
              <w:jc w:val="center"/>
              <w:rPr>
                <w:b/>
              </w:rPr>
            </w:pPr>
            <w:r w:rsidRPr="003F5845">
              <w:rPr>
                <w:b/>
              </w:rPr>
              <w:t>8</w:t>
            </w:r>
          </w:p>
        </w:tc>
        <w:tc>
          <w:tcPr>
            <w:tcW w:w="708" w:type="dxa"/>
          </w:tcPr>
          <w:p w:rsidR="00EC62F4" w:rsidRPr="003F5845" w:rsidRDefault="00EC62F4" w:rsidP="00290897">
            <w:pPr>
              <w:jc w:val="center"/>
              <w:rPr>
                <w:b/>
              </w:rPr>
            </w:pPr>
            <w:r w:rsidRPr="003F5845">
              <w:rPr>
                <w:b/>
              </w:rPr>
              <w:t>10</w:t>
            </w:r>
          </w:p>
        </w:tc>
        <w:tc>
          <w:tcPr>
            <w:tcW w:w="764" w:type="dxa"/>
          </w:tcPr>
          <w:p w:rsidR="00EC62F4" w:rsidRPr="003F5845" w:rsidRDefault="00EC62F4" w:rsidP="00290897">
            <w:pPr>
              <w:jc w:val="center"/>
              <w:rPr>
                <w:b/>
              </w:rPr>
            </w:pPr>
          </w:p>
        </w:tc>
        <w:tc>
          <w:tcPr>
            <w:tcW w:w="2126" w:type="dxa"/>
          </w:tcPr>
          <w:p w:rsidR="00EC62F4" w:rsidRPr="003F5845" w:rsidRDefault="00EC62F4" w:rsidP="00290897">
            <w:pPr>
              <w:jc w:val="center"/>
              <w:rPr>
                <w:b/>
              </w:rPr>
            </w:pPr>
            <w:r w:rsidRPr="003F5845">
              <w:rPr>
                <w:b/>
              </w:rPr>
              <w:t>16</w:t>
            </w:r>
          </w:p>
        </w:tc>
      </w:tr>
    </w:tbl>
    <w:p w:rsidR="00EC62F4" w:rsidRDefault="00EC62F4" w:rsidP="007A2CC8">
      <w:pPr>
        <w:autoSpaceDE w:val="0"/>
        <w:autoSpaceDN w:val="0"/>
        <w:adjustRightInd w:val="0"/>
        <w:ind w:left="360"/>
        <w:jc w:val="both"/>
      </w:pPr>
    </w:p>
    <w:p w:rsidR="00EC62F4" w:rsidRDefault="00EC62F4" w:rsidP="00F0399E">
      <w:pPr>
        <w:pStyle w:val="ListParagraph"/>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4712"/>
        <w:gridCol w:w="851"/>
        <w:gridCol w:w="708"/>
        <w:gridCol w:w="764"/>
        <w:gridCol w:w="2126"/>
      </w:tblGrid>
      <w:tr w:rsidR="00EC62F4" w:rsidRPr="00DC11F5" w:rsidTr="005A7424">
        <w:tc>
          <w:tcPr>
            <w:tcW w:w="538" w:type="dxa"/>
            <w:vMerge w:val="restart"/>
          </w:tcPr>
          <w:p w:rsidR="00EC62F4" w:rsidRPr="00DC11F5" w:rsidRDefault="00EC62F4" w:rsidP="005A7424">
            <w:pPr>
              <w:jc w:val="center"/>
              <w:rPr>
                <w:b/>
              </w:rPr>
            </w:pPr>
          </w:p>
          <w:p w:rsidR="00EC62F4" w:rsidRPr="00DC11F5" w:rsidRDefault="00EC62F4" w:rsidP="005A7424">
            <w:pPr>
              <w:jc w:val="center"/>
              <w:rPr>
                <w:b/>
              </w:rPr>
            </w:pPr>
            <w:r w:rsidRPr="00DC11F5">
              <w:rPr>
                <w:b/>
              </w:rPr>
              <w:t>№ п/п</w:t>
            </w:r>
          </w:p>
        </w:tc>
        <w:tc>
          <w:tcPr>
            <w:tcW w:w="4712" w:type="dxa"/>
            <w:vMerge w:val="restart"/>
          </w:tcPr>
          <w:p w:rsidR="00EC62F4" w:rsidRPr="00DC11F5" w:rsidRDefault="00EC62F4" w:rsidP="005A7424">
            <w:pPr>
              <w:jc w:val="center"/>
              <w:rPr>
                <w:b/>
              </w:rPr>
            </w:pPr>
          </w:p>
          <w:p w:rsidR="00EC62F4" w:rsidRPr="00DC11F5" w:rsidRDefault="00EC62F4" w:rsidP="005A7424">
            <w:pPr>
              <w:jc w:val="center"/>
              <w:rPr>
                <w:b/>
              </w:rPr>
            </w:pPr>
            <w:r w:rsidRPr="00DC11F5">
              <w:rPr>
                <w:b/>
              </w:rPr>
              <w:t>Раздел/тема</w:t>
            </w:r>
          </w:p>
        </w:tc>
        <w:tc>
          <w:tcPr>
            <w:tcW w:w="4449" w:type="dxa"/>
            <w:gridSpan w:val="4"/>
          </w:tcPr>
          <w:p w:rsidR="00EC62F4" w:rsidRPr="00DC11F5" w:rsidRDefault="00EC62F4" w:rsidP="005A7424">
            <w:pPr>
              <w:jc w:val="center"/>
              <w:rPr>
                <w:b/>
              </w:rPr>
            </w:pPr>
            <w:r w:rsidRPr="00DC11F5">
              <w:rPr>
                <w:b/>
              </w:rPr>
              <w:t>Виды учебной работы (в часах)</w:t>
            </w:r>
          </w:p>
        </w:tc>
      </w:tr>
      <w:tr w:rsidR="00EC62F4" w:rsidRPr="00DC11F5" w:rsidTr="005A7424">
        <w:tc>
          <w:tcPr>
            <w:tcW w:w="538" w:type="dxa"/>
            <w:vMerge/>
          </w:tcPr>
          <w:p w:rsidR="00EC62F4" w:rsidRPr="00DC11F5" w:rsidRDefault="00EC62F4" w:rsidP="005A7424">
            <w:pPr>
              <w:jc w:val="center"/>
              <w:rPr>
                <w:b/>
              </w:rPr>
            </w:pPr>
          </w:p>
        </w:tc>
        <w:tc>
          <w:tcPr>
            <w:tcW w:w="4712" w:type="dxa"/>
            <w:vMerge/>
          </w:tcPr>
          <w:p w:rsidR="00EC62F4" w:rsidRPr="00DC11F5" w:rsidRDefault="00EC62F4" w:rsidP="005A7424">
            <w:pPr>
              <w:jc w:val="center"/>
              <w:rPr>
                <w:b/>
              </w:rPr>
            </w:pPr>
          </w:p>
        </w:tc>
        <w:tc>
          <w:tcPr>
            <w:tcW w:w="2323" w:type="dxa"/>
            <w:gridSpan w:val="3"/>
          </w:tcPr>
          <w:p w:rsidR="00EC62F4" w:rsidRPr="00DC11F5" w:rsidRDefault="00EC62F4" w:rsidP="005A7424">
            <w:pPr>
              <w:jc w:val="center"/>
              <w:rPr>
                <w:b/>
              </w:rPr>
            </w:pPr>
            <w:r w:rsidRPr="00DC11F5">
              <w:rPr>
                <w:b/>
              </w:rPr>
              <w:t>Аудиторная работа</w:t>
            </w:r>
          </w:p>
        </w:tc>
        <w:tc>
          <w:tcPr>
            <w:tcW w:w="2126" w:type="dxa"/>
            <w:vMerge w:val="restart"/>
          </w:tcPr>
          <w:p w:rsidR="00EC62F4" w:rsidRPr="00DC11F5" w:rsidRDefault="00EC62F4" w:rsidP="005A7424">
            <w:pPr>
              <w:jc w:val="center"/>
              <w:rPr>
                <w:b/>
              </w:rPr>
            </w:pPr>
            <w:r w:rsidRPr="00DC11F5">
              <w:rPr>
                <w:b/>
              </w:rPr>
              <w:t>Самостоятельная работа</w:t>
            </w:r>
          </w:p>
        </w:tc>
      </w:tr>
      <w:tr w:rsidR="00EC62F4" w:rsidRPr="00DC11F5" w:rsidTr="005A7424">
        <w:tc>
          <w:tcPr>
            <w:tcW w:w="538" w:type="dxa"/>
            <w:vMerge/>
          </w:tcPr>
          <w:p w:rsidR="00EC62F4" w:rsidRPr="00DC11F5" w:rsidRDefault="00EC62F4" w:rsidP="005A7424">
            <w:pPr>
              <w:jc w:val="both"/>
            </w:pPr>
          </w:p>
        </w:tc>
        <w:tc>
          <w:tcPr>
            <w:tcW w:w="4712" w:type="dxa"/>
            <w:vMerge/>
          </w:tcPr>
          <w:p w:rsidR="00EC62F4" w:rsidRPr="00DC11F5" w:rsidRDefault="00EC62F4" w:rsidP="005A7424">
            <w:pPr>
              <w:jc w:val="both"/>
            </w:pPr>
          </w:p>
        </w:tc>
        <w:tc>
          <w:tcPr>
            <w:tcW w:w="851" w:type="dxa"/>
          </w:tcPr>
          <w:p w:rsidR="00EC62F4" w:rsidRPr="00DC11F5" w:rsidRDefault="00EC62F4" w:rsidP="005A7424">
            <w:pPr>
              <w:jc w:val="center"/>
              <w:rPr>
                <w:b/>
              </w:rPr>
            </w:pPr>
            <w:r w:rsidRPr="00DC11F5">
              <w:rPr>
                <w:b/>
              </w:rPr>
              <w:t>ЛЗ</w:t>
            </w:r>
          </w:p>
        </w:tc>
        <w:tc>
          <w:tcPr>
            <w:tcW w:w="708" w:type="dxa"/>
          </w:tcPr>
          <w:p w:rsidR="00EC62F4" w:rsidRPr="00DC11F5" w:rsidRDefault="00EC62F4" w:rsidP="005A7424">
            <w:pPr>
              <w:jc w:val="center"/>
              <w:rPr>
                <w:b/>
              </w:rPr>
            </w:pPr>
            <w:r w:rsidRPr="00DC11F5">
              <w:rPr>
                <w:b/>
              </w:rPr>
              <w:t>ПЗ</w:t>
            </w:r>
          </w:p>
        </w:tc>
        <w:tc>
          <w:tcPr>
            <w:tcW w:w="764" w:type="dxa"/>
          </w:tcPr>
          <w:p w:rsidR="00EC62F4" w:rsidRPr="00DC11F5" w:rsidRDefault="00EC62F4" w:rsidP="005A7424">
            <w:pPr>
              <w:jc w:val="center"/>
              <w:rPr>
                <w:b/>
              </w:rPr>
            </w:pPr>
            <w:r w:rsidRPr="00DC11F5">
              <w:rPr>
                <w:b/>
              </w:rPr>
              <w:t>ЛабЗ</w:t>
            </w:r>
          </w:p>
        </w:tc>
        <w:tc>
          <w:tcPr>
            <w:tcW w:w="2126" w:type="dxa"/>
            <w:vMerge/>
          </w:tcPr>
          <w:p w:rsidR="00EC62F4" w:rsidRPr="00DC11F5" w:rsidRDefault="00EC62F4" w:rsidP="005A7424">
            <w:pPr>
              <w:jc w:val="both"/>
            </w:pPr>
          </w:p>
        </w:tc>
      </w:tr>
      <w:tr w:rsidR="00EC62F4" w:rsidRPr="00DC11F5" w:rsidTr="005A7424">
        <w:tc>
          <w:tcPr>
            <w:tcW w:w="538" w:type="dxa"/>
          </w:tcPr>
          <w:p w:rsidR="00EC62F4" w:rsidRPr="00DC11F5" w:rsidRDefault="00EC62F4" w:rsidP="005A7424">
            <w:pPr>
              <w:pStyle w:val="ListParagraph"/>
              <w:numPr>
                <w:ilvl w:val="0"/>
                <w:numId w:val="8"/>
              </w:numPr>
              <w:ind w:left="0"/>
              <w:jc w:val="both"/>
            </w:pPr>
            <w:r>
              <w:t>1.</w:t>
            </w:r>
          </w:p>
        </w:tc>
        <w:tc>
          <w:tcPr>
            <w:tcW w:w="4712" w:type="dxa"/>
          </w:tcPr>
          <w:p w:rsidR="00EC62F4" w:rsidRPr="000472E3" w:rsidRDefault="00EC62F4" w:rsidP="005A7424">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851" w:type="dxa"/>
          </w:tcPr>
          <w:p w:rsidR="00EC62F4" w:rsidRPr="00DC11F5" w:rsidRDefault="00EC62F4" w:rsidP="005A7424">
            <w:pPr>
              <w:jc w:val="center"/>
            </w:pPr>
            <w:r>
              <w:t>1</w:t>
            </w:r>
          </w:p>
        </w:tc>
        <w:tc>
          <w:tcPr>
            <w:tcW w:w="708" w:type="dxa"/>
          </w:tcPr>
          <w:p w:rsidR="00EC62F4" w:rsidRPr="00DC11F5" w:rsidRDefault="00EC62F4" w:rsidP="005A7424">
            <w:pPr>
              <w:jc w:val="center"/>
            </w:pPr>
            <w:r>
              <w:t>1</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DC11F5" w:rsidTr="005A7424">
        <w:tc>
          <w:tcPr>
            <w:tcW w:w="538" w:type="dxa"/>
          </w:tcPr>
          <w:p w:rsidR="00EC62F4" w:rsidRDefault="00EC62F4" w:rsidP="005A7424">
            <w:pPr>
              <w:pStyle w:val="ListParagraph"/>
              <w:numPr>
                <w:ilvl w:val="0"/>
                <w:numId w:val="8"/>
              </w:numPr>
              <w:ind w:left="0"/>
              <w:jc w:val="both"/>
            </w:pPr>
            <w:r>
              <w:t>2.</w:t>
            </w:r>
          </w:p>
        </w:tc>
        <w:tc>
          <w:tcPr>
            <w:tcW w:w="4712" w:type="dxa"/>
          </w:tcPr>
          <w:p w:rsidR="00EC62F4" w:rsidRPr="000472E3" w:rsidRDefault="00EC62F4" w:rsidP="005A7424">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851" w:type="dxa"/>
          </w:tcPr>
          <w:p w:rsidR="00EC62F4" w:rsidRPr="00DC11F5" w:rsidRDefault="00EC62F4" w:rsidP="005A7424">
            <w:pPr>
              <w:jc w:val="center"/>
            </w:pPr>
            <w:r>
              <w:t>1</w:t>
            </w:r>
          </w:p>
        </w:tc>
        <w:tc>
          <w:tcPr>
            <w:tcW w:w="708" w:type="dxa"/>
          </w:tcPr>
          <w:p w:rsidR="00EC62F4" w:rsidRPr="00DC11F5" w:rsidRDefault="00EC62F4" w:rsidP="005A7424">
            <w:pPr>
              <w:jc w:val="center"/>
            </w:pPr>
            <w:r>
              <w:t>1</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DC11F5" w:rsidTr="005A7424">
        <w:tc>
          <w:tcPr>
            <w:tcW w:w="538" w:type="dxa"/>
          </w:tcPr>
          <w:p w:rsidR="00EC62F4" w:rsidRDefault="00EC62F4" w:rsidP="005A7424">
            <w:pPr>
              <w:pStyle w:val="ListParagraph"/>
              <w:numPr>
                <w:ilvl w:val="0"/>
                <w:numId w:val="8"/>
              </w:numPr>
              <w:ind w:left="0"/>
              <w:jc w:val="both"/>
            </w:pPr>
            <w:r>
              <w:t>3.</w:t>
            </w:r>
          </w:p>
        </w:tc>
        <w:tc>
          <w:tcPr>
            <w:tcW w:w="4712" w:type="dxa"/>
          </w:tcPr>
          <w:p w:rsidR="00EC62F4" w:rsidRPr="00C8171F" w:rsidRDefault="00EC62F4" w:rsidP="005A7424">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851" w:type="dxa"/>
          </w:tcPr>
          <w:p w:rsidR="00EC62F4" w:rsidRDefault="00EC62F4" w:rsidP="005A7424">
            <w:pPr>
              <w:jc w:val="center"/>
            </w:pPr>
            <w:r>
              <w:t>1</w:t>
            </w:r>
          </w:p>
        </w:tc>
        <w:tc>
          <w:tcPr>
            <w:tcW w:w="708" w:type="dxa"/>
          </w:tcPr>
          <w:p w:rsidR="00EC62F4" w:rsidRDefault="00EC62F4" w:rsidP="005A7424">
            <w:pPr>
              <w:jc w:val="center"/>
            </w:pPr>
            <w:r>
              <w:t>2</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DC11F5" w:rsidTr="005A7424">
        <w:tc>
          <w:tcPr>
            <w:tcW w:w="538" w:type="dxa"/>
          </w:tcPr>
          <w:p w:rsidR="00EC62F4" w:rsidRDefault="00EC62F4" w:rsidP="005A7424">
            <w:pPr>
              <w:pStyle w:val="ListParagraph"/>
              <w:numPr>
                <w:ilvl w:val="0"/>
                <w:numId w:val="8"/>
              </w:numPr>
              <w:ind w:left="0"/>
              <w:jc w:val="both"/>
            </w:pPr>
            <w:r>
              <w:t>4.</w:t>
            </w:r>
          </w:p>
        </w:tc>
        <w:tc>
          <w:tcPr>
            <w:tcW w:w="4712" w:type="dxa"/>
          </w:tcPr>
          <w:p w:rsidR="00EC62F4" w:rsidRPr="000472E3" w:rsidRDefault="00EC62F4" w:rsidP="005A7424">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851" w:type="dxa"/>
          </w:tcPr>
          <w:p w:rsidR="00EC62F4" w:rsidRDefault="00EC62F4" w:rsidP="005A7424">
            <w:pPr>
              <w:jc w:val="center"/>
            </w:pPr>
            <w:r>
              <w:t>1</w:t>
            </w:r>
          </w:p>
        </w:tc>
        <w:tc>
          <w:tcPr>
            <w:tcW w:w="708" w:type="dxa"/>
          </w:tcPr>
          <w:p w:rsidR="00EC62F4" w:rsidRDefault="00EC62F4" w:rsidP="005A7424">
            <w:pPr>
              <w:jc w:val="center"/>
            </w:pPr>
            <w:r>
              <w:t>2</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3F5845" w:rsidTr="005A7424">
        <w:tc>
          <w:tcPr>
            <w:tcW w:w="538" w:type="dxa"/>
          </w:tcPr>
          <w:p w:rsidR="00EC62F4" w:rsidRPr="00DC11F5" w:rsidRDefault="00EC62F4" w:rsidP="005A7424">
            <w:pPr>
              <w:pStyle w:val="ListParagraph"/>
              <w:ind w:left="0"/>
              <w:jc w:val="both"/>
            </w:pPr>
          </w:p>
        </w:tc>
        <w:tc>
          <w:tcPr>
            <w:tcW w:w="4712" w:type="dxa"/>
          </w:tcPr>
          <w:p w:rsidR="00EC62F4" w:rsidRPr="00DC11F5" w:rsidRDefault="00EC62F4" w:rsidP="005A7424">
            <w:pPr>
              <w:jc w:val="both"/>
            </w:pPr>
            <w:r w:rsidRPr="00DC11F5">
              <w:t xml:space="preserve">Итого </w:t>
            </w:r>
          </w:p>
        </w:tc>
        <w:tc>
          <w:tcPr>
            <w:tcW w:w="851" w:type="dxa"/>
          </w:tcPr>
          <w:p w:rsidR="00EC62F4" w:rsidRPr="003F5845" w:rsidRDefault="00EC62F4" w:rsidP="005A7424">
            <w:pPr>
              <w:jc w:val="center"/>
              <w:rPr>
                <w:b/>
              </w:rPr>
            </w:pPr>
            <w:r>
              <w:rPr>
                <w:b/>
              </w:rPr>
              <w:t>4</w:t>
            </w:r>
          </w:p>
        </w:tc>
        <w:tc>
          <w:tcPr>
            <w:tcW w:w="708" w:type="dxa"/>
          </w:tcPr>
          <w:p w:rsidR="00EC62F4" w:rsidRPr="003F5845" w:rsidRDefault="00EC62F4" w:rsidP="005A7424">
            <w:pPr>
              <w:jc w:val="center"/>
              <w:rPr>
                <w:b/>
              </w:rPr>
            </w:pPr>
            <w:r>
              <w:rPr>
                <w:b/>
              </w:rPr>
              <w:t>6</w:t>
            </w:r>
            <w:bookmarkStart w:id="0" w:name="_GoBack"/>
            <w:bookmarkEnd w:id="0"/>
          </w:p>
        </w:tc>
        <w:tc>
          <w:tcPr>
            <w:tcW w:w="764" w:type="dxa"/>
          </w:tcPr>
          <w:p w:rsidR="00EC62F4" w:rsidRPr="003F5845" w:rsidRDefault="00EC62F4" w:rsidP="005A7424">
            <w:pPr>
              <w:jc w:val="center"/>
              <w:rPr>
                <w:b/>
              </w:rPr>
            </w:pPr>
          </w:p>
        </w:tc>
        <w:tc>
          <w:tcPr>
            <w:tcW w:w="2126" w:type="dxa"/>
          </w:tcPr>
          <w:p w:rsidR="00EC62F4" w:rsidRPr="003F5845" w:rsidRDefault="00EC62F4" w:rsidP="005A7424">
            <w:pPr>
              <w:jc w:val="center"/>
              <w:rPr>
                <w:b/>
              </w:rPr>
            </w:pPr>
            <w:r>
              <w:rPr>
                <w:b/>
              </w:rPr>
              <w:t>24</w:t>
            </w:r>
          </w:p>
        </w:tc>
      </w:tr>
    </w:tbl>
    <w:p w:rsidR="00EC62F4" w:rsidRDefault="00EC62F4" w:rsidP="00535033">
      <w:pPr>
        <w:pStyle w:val="ListParagraph"/>
        <w:ind w:left="1342"/>
        <w:jc w:val="both"/>
        <w:rPr>
          <w:b/>
        </w:rPr>
      </w:pPr>
    </w:p>
    <w:p w:rsidR="00EC62F4" w:rsidRPr="00DC11F5" w:rsidRDefault="00EC62F4" w:rsidP="00535033">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EC62F4" w:rsidRPr="00DC11F5" w:rsidRDefault="00EC62F4" w:rsidP="00535033">
      <w:pPr>
        <w:numPr>
          <w:ilvl w:val="2"/>
          <w:numId w:val="7"/>
        </w:numPr>
        <w:autoSpaceDE w:val="0"/>
        <w:autoSpaceDN w:val="0"/>
        <w:adjustRightInd w:val="0"/>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84"/>
        <w:gridCol w:w="2464"/>
        <w:gridCol w:w="6423"/>
        <w:gridCol w:w="73"/>
      </w:tblGrid>
      <w:tr w:rsidR="00EC62F4" w:rsidRPr="00DC11F5" w:rsidTr="00535033">
        <w:tc>
          <w:tcPr>
            <w:tcW w:w="684" w:type="dxa"/>
          </w:tcPr>
          <w:p w:rsidR="00EC62F4" w:rsidRPr="007B023B" w:rsidRDefault="00EC62F4" w:rsidP="00935672">
            <w:pPr>
              <w:jc w:val="center"/>
              <w:rPr>
                <w:b/>
              </w:rPr>
            </w:pPr>
            <w:r w:rsidRPr="007B023B">
              <w:rPr>
                <w:b/>
              </w:rPr>
              <w:t>№ п/п</w:t>
            </w:r>
          </w:p>
        </w:tc>
        <w:tc>
          <w:tcPr>
            <w:tcW w:w="2464" w:type="dxa"/>
          </w:tcPr>
          <w:p w:rsidR="00EC62F4" w:rsidRPr="007B023B" w:rsidRDefault="00EC62F4" w:rsidP="00935672">
            <w:pPr>
              <w:jc w:val="center"/>
              <w:rPr>
                <w:b/>
              </w:rPr>
            </w:pPr>
            <w:r w:rsidRPr="007B023B">
              <w:rPr>
                <w:b/>
              </w:rPr>
              <w:t>Наименование темы (раздела) дисциплины</w:t>
            </w:r>
          </w:p>
        </w:tc>
        <w:tc>
          <w:tcPr>
            <w:tcW w:w="6496" w:type="dxa"/>
            <w:gridSpan w:val="2"/>
          </w:tcPr>
          <w:p w:rsidR="00EC62F4" w:rsidRPr="007B023B" w:rsidRDefault="00EC62F4" w:rsidP="009658B9">
            <w:pPr>
              <w:jc w:val="center"/>
              <w:rPr>
                <w:b/>
              </w:rPr>
            </w:pPr>
            <w:r w:rsidRPr="007B023B">
              <w:rPr>
                <w:b/>
              </w:rPr>
              <w:t>Содержание лекционного занятия</w:t>
            </w:r>
          </w:p>
        </w:tc>
      </w:tr>
      <w:tr w:rsidR="00EC62F4" w:rsidRPr="00DC11F5" w:rsidTr="00535033">
        <w:tc>
          <w:tcPr>
            <w:tcW w:w="684" w:type="dxa"/>
          </w:tcPr>
          <w:p w:rsidR="00EC62F4" w:rsidRPr="007B023B" w:rsidRDefault="00EC62F4" w:rsidP="00535033">
            <w:r>
              <w:t>1.</w:t>
            </w:r>
          </w:p>
        </w:tc>
        <w:tc>
          <w:tcPr>
            <w:tcW w:w="2464"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496" w:type="dxa"/>
            <w:gridSpan w:val="2"/>
          </w:tcPr>
          <w:p w:rsidR="00EC62F4" w:rsidRDefault="00EC62F4" w:rsidP="00535033">
            <w:pPr>
              <w:ind w:firstLine="709"/>
              <w:jc w:val="both"/>
            </w:pPr>
            <w:r>
              <w:t>Понятие добровольчества (волонтерства), добровольческой (волонтерской) организации, организаторадобровольческой (волонтерской) деятельности.</w:t>
            </w:r>
          </w:p>
          <w:p w:rsidR="00EC62F4" w:rsidRDefault="00EC62F4" w:rsidP="00535033">
            <w:pPr>
              <w:ind w:firstLine="709"/>
              <w:jc w:val="both"/>
            </w:pPr>
            <w:r>
              <w:t>Взаимосвязь добровольчества (волонтерства) с существенными и позитивными изменениями в личности человека.</w:t>
            </w:r>
          </w:p>
          <w:p w:rsidR="00EC62F4" w:rsidRDefault="00EC62F4" w:rsidP="00535033">
            <w:pPr>
              <w:ind w:firstLine="709"/>
              <w:jc w:val="both"/>
            </w:pPr>
            <w:r>
              <w:t>Государственная политика в области развития добровольчества (волонтерства).</w:t>
            </w:r>
          </w:p>
          <w:p w:rsidR="00EC62F4" w:rsidRDefault="00EC62F4" w:rsidP="00535033">
            <w:pPr>
              <w:ind w:firstLine="709"/>
              <w:jc w:val="both"/>
            </w:pPr>
            <w:r>
              <w:t>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EC62F4" w:rsidRDefault="00EC62F4" w:rsidP="00535033">
            <w:pPr>
              <w:ind w:firstLine="709"/>
              <w:jc w:val="both"/>
            </w:pPr>
            <w:r>
              <w:t>Формирование и развитие профессиональных качеств в волонтерской деятельности.</w:t>
            </w:r>
          </w:p>
          <w:p w:rsidR="00EC62F4" w:rsidRDefault="00EC62F4" w:rsidP="00535033">
            <w:pPr>
              <w:ind w:firstLine="709"/>
              <w:jc w:val="both"/>
            </w:pPr>
            <w:r>
              <w:t>Правила поведения по отношению к представителяминых конфессиональных, социальных, этнических икультурных групп в жизни и волонтерской деятельности.</w:t>
            </w:r>
          </w:p>
          <w:p w:rsidR="00EC62F4" w:rsidRPr="007B023B" w:rsidRDefault="00EC62F4" w:rsidP="00535033">
            <w:pPr>
              <w:ind w:firstLine="709"/>
              <w:jc w:val="both"/>
            </w:pPr>
            <w:r>
              <w:t>Роль волонтерской деятельности в процессе саморазвития и самореализации.</w:t>
            </w:r>
          </w:p>
        </w:tc>
      </w:tr>
      <w:tr w:rsidR="00EC62F4" w:rsidRPr="00DC11F5" w:rsidTr="00535033">
        <w:trPr>
          <w:gridAfter w:val="1"/>
          <w:wAfter w:w="73" w:type="dxa"/>
        </w:trPr>
        <w:tc>
          <w:tcPr>
            <w:tcW w:w="684" w:type="dxa"/>
          </w:tcPr>
          <w:p w:rsidR="00EC62F4" w:rsidRPr="007B023B" w:rsidRDefault="00EC62F4" w:rsidP="00535033">
            <w:r>
              <w:t>2.</w:t>
            </w:r>
          </w:p>
        </w:tc>
        <w:tc>
          <w:tcPr>
            <w:tcW w:w="2464"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C62F4" w:rsidRDefault="00EC62F4" w:rsidP="005F10C8">
            <w:pPr>
              <w:tabs>
                <w:tab w:val="left" w:pos="851"/>
              </w:tabs>
              <w:ind w:firstLine="567"/>
              <w:jc w:val="both"/>
            </w:pPr>
            <w:r>
              <w:t>Цели и задачи добровольческой (волонтерской) деятельности.</w:t>
            </w:r>
          </w:p>
          <w:p w:rsidR="00EC62F4" w:rsidRDefault="00EC62F4"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C62F4" w:rsidRDefault="00EC62F4" w:rsidP="005F10C8">
            <w:pPr>
              <w:tabs>
                <w:tab w:val="left" w:pos="851"/>
              </w:tabs>
              <w:ind w:firstLine="567"/>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EC62F4" w:rsidRDefault="00EC62F4"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C62F4" w:rsidRDefault="00EC62F4" w:rsidP="005F10C8">
            <w:pPr>
              <w:tabs>
                <w:tab w:val="left" w:pos="851"/>
              </w:tabs>
              <w:ind w:firstLine="567"/>
              <w:jc w:val="both"/>
            </w:pPr>
            <w:r>
              <w:t>Социальное проектирование. Благотворительность.</w:t>
            </w:r>
          </w:p>
          <w:p w:rsidR="00EC62F4" w:rsidRDefault="00EC62F4" w:rsidP="005F10C8">
            <w:pPr>
              <w:tabs>
                <w:tab w:val="left" w:pos="851"/>
              </w:tabs>
              <w:ind w:firstLine="567"/>
              <w:jc w:val="both"/>
            </w:pPr>
            <w:r>
              <w:t>Применение знаний, умений и навыков в волонтерской деятельности.</w:t>
            </w:r>
          </w:p>
          <w:p w:rsidR="00EC62F4" w:rsidRPr="007B023B" w:rsidRDefault="00EC62F4"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C62F4" w:rsidRPr="00DC11F5" w:rsidTr="00535033">
        <w:trPr>
          <w:gridAfter w:val="1"/>
          <w:wAfter w:w="73" w:type="dxa"/>
          <w:trHeight w:val="3889"/>
        </w:trPr>
        <w:tc>
          <w:tcPr>
            <w:tcW w:w="684" w:type="dxa"/>
          </w:tcPr>
          <w:p w:rsidR="00EC62F4" w:rsidRPr="007B023B" w:rsidRDefault="00EC62F4" w:rsidP="00F0399E">
            <w:pPr>
              <w:pStyle w:val="ListParagraph"/>
              <w:numPr>
                <w:ilvl w:val="0"/>
                <w:numId w:val="9"/>
              </w:numPr>
              <w:ind w:left="0"/>
              <w:jc w:val="both"/>
            </w:pPr>
            <w:r w:rsidRPr="007B023B">
              <w:t>3</w:t>
            </w:r>
            <w:r>
              <w:t>.</w:t>
            </w:r>
          </w:p>
        </w:tc>
        <w:tc>
          <w:tcPr>
            <w:tcW w:w="2464"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C62F4" w:rsidRPr="005F10C8" w:rsidRDefault="00EC62F4" w:rsidP="00535033">
            <w:pPr>
              <w:pStyle w:val="NormalWeb"/>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EC62F4" w:rsidRPr="005F10C8" w:rsidRDefault="00EC62F4" w:rsidP="00535033">
            <w:pPr>
              <w:pStyle w:val="NormalWeb"/>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62F4" w:rsidRPr="005F10C8" w:rsidRDefault="00EC62F4" w:rsidP="00535033">
            <w:pPr>
              <w:pStyle w:val="NormalWeb"/>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62F4" w:rsidRPr="005F10C8" w:rsidRDefault="00EC62F4" w:rsidP="00535033">
            <w:pPr>
              <w:pStyle w:val="NormalWeb"/>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стихийныхволонтеров, эпизодических волонтеров и волонтеровдолгосрочных проектов. Диагностика мотивации волонтеров. Волонтерская деятельность как условие ифактор формирования социально значимых личностных свойств человека.</w:t>
            </w:r>
          </w:p>
          <w:p w:rsidR="00EC62F4" w:rsidRPr="005F10C8" w:rsidRDefault="00EC62F4" w:rsidP="00535033">
            <w:pPr>
              <w:pStyle w:val="NormalWeb"/>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врамках волонтерской деятельности: потребность человека быть нужным другому человеку, потребность вобщении, потребность в творчестве, потребность всаморазвитии и построении карьеры, потребность вприобретении социального опыта, потребность в подтверждении самостоятельности и взрослости.</w:t>
            </w:r>
          </w:p>
          <w:p w:rsidR="00EC62F4" w:rsidRPr="005F10C8" w:rsidRDefault="00EC62F4" w:rsidP="00535033">
            <w:pPr>
              <w:pStyle w:val="NormalWeb"/>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профессиональнойнаблюдательности; анализа различных аспектов синдрома эмоционального выгорания.</w:t>
            </w:r>
          </w:p>
          <w:p w:rsidR="00EC62F4" w:rsidRPr="005F10C8" w:rsidRDefault="00EC62F4" w:rsidP="00535033">
            <w:pPr>
              <w:pStyle w:val="NormalWeb"/>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62F4" w:rsidRPr="007B023B" w:rsidRDefault="00EC62F4" w:rsidP="00535033">
            <w:pPr>
              <w:pStyle w:val="NormalWeb"/>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нормативныхактов, касающихся организации волонтерской деятельности</w:t>
            </w:r>
          </w:p>
        </w:tc>
      </w:tr>
      <w:tr w:rsidR="00EC62F4" w:rsidRPr="00DC11F5" w:rsidTr="00535033">
        <w:trPr>
          <w:gridAfter w:val="1"/>
          <w:wAfter w:w="73" w:type="dxa"/>
        </w:trPr>
        <w:tc>
          <w:tcPr>
            <w:tcW w:w="684" w:type="dxa"/>
          </w:tcPr>
          <w:p w:rsidR="00EC62F4" w:rsidRPr="007B023B" w:rsidRDefault="00EC62F4" w:rsidP="00F0399E">
            <w:pPr>
              <w:pStyle w:val="ListParagraph"/>
              <w:numPr>
                <w:ilvl w:val="0"/>
                <w:numId w:val="9"/>
              </w:numPr>
              <w:ind w:left="0"/>
              <w:jc w:val="both"/>
            </w:pPr>
            <w:r w:rsidRPr="007B023B">
              <w:t>4</w:t>
            </w:r>
            <w:r>
              <w:t>.</w:t>
            </w:r>
          </w:p>
        </w:tc>
        <w:tc>
          <w:tcPr>
            <w:tcW w:w="2464"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EC62F4" w:rsidRPr="00336F66" w:rsidRDefault="00EC62F4" w:rsidP="00535033">
            <w:pPr>
              <w:pStyle w:val="NormalWeb"/>
              <w:spacing w:after="0"/>
              <w:ind w:firstLine="709"/>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(волонтерстве) и деятельности социально ориентированных НКО. Формы,механизмы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EC62F4" w:rsidRPr="00336F66" w:rsidRDefault="00EC62F4" w:rsidP="00535033">
            <w:pPr>
              <w:pStyle w:val="NormalWeb"/>
              <w:spacing w:after="0"/>
              <w:ind w:firstLine="709"/>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C62F4" w:rsidRPr="007B023B" w:rsidRDefault="00EC62F4" w:rsidP="00535033">
            <w:pPr>
              <w:pStyle w:val="NormalWeb"/>
              <w:spacing w:after="0"/>
              <w:ind w:firstLine="709"/>
              <w:jc w:val="both"/>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иразличных социальных групп; необходимые коммуникационные умения в контексте социального партнерства</w:t>
            </w:r>
            <w:r>
              <w:rPr>
                <w:rFonts w:ascii="Times New Roman" w:hAnsi="Times New Roman"/>
                <w:color w:val="auto"/>
                <w:sz w:val="24"/>
                <w:szCs w:val="24"/>
              </w:rPr>
              <w:t>.</w:t>
            </w:r>
          </w:p>
        </w:tc>
      </w:tr>
    </w:tbl>
    <w:p w:rsidR="00EC62F4" w:rsidRPr="00DC11F5" w:rsidRDefault="00EC62F4" w:rsidP="00D00133">
      <w:pPr>
        <w:autoSpaceDE w:val="0"/>
        <w:autoSpaceDN w:val="0"/>
        <w:adjustRightInd w:val="0"/>
        <w:jc w:val="center"/>
      </w:pPr>
    </w:p>
    <w:p w:rsidR="00EC62F4" w:rsidRPr="00DC11F5" w:rsidRDefault="00EC62F4" w:rsidP="0099483A">
      <w:pPr>
        <w:autoSpaceDE w:val="0"/>
        <w:autoSpaceDN w:val="0"/>
        <w:adjustRightInd w:val="0"/>
        <w:rPr>
          <w:b/>
        </w:rPr>
      </w:pPr>
      <w:r w:rsidRPr="00DC11F5">
        <w:rPr>
          <w:b/>
        </w:rPr>
        <w:t>4.2.2. Содержание практических занятий</w:t>
      </w:r>
    </w:p>
    <w:p w:rsidR="00EC62F4" w:rsidRPr="00DC11F5" w:rsidRDefault="00EC62F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2410"/>
        <w:gridCol w:w="6344"/>
      </w:tblGrid>
      <w:tr w:rsidR="00EC62F4" w:rsidRPr="002D0F2F" w:rsidTr="006774E3">
        <w:tc>
          <w:tcPr>
            <w:tcW w:w="817" w:type="dxa"/>
          </w:tcPr>
          <w:p w:rsidR="00EC62F4" w:rsidRPr="002D0F2F" w:rsidRDefault="00EC62F4" w:rsidP="00A96FF5">
            <w:pPr>
              <w:jc w:val="center"/>
              <w:rPr>
                <w:b/>
              </w:rPr>
            </w:pPr>
            <w:r w:rsidRPr="002D0F2F">
              <w:rPr>
                <w:b/>
              </w:rPr>
              <w:t>№ п/п</w:t>
            </w:r>
          </w:p>
        </w:tc>
        <w:tc>
          <w:tcPr>
            <w:tcW w:w="2410" w:type="dxa"/>
          </w:tcPr>
          <w:p w:rsidR="00EC62F4" w:rsidRPr="002D0F2F" w:rsidRDefault="00EC62F4" w:rsidP="00A96FF5">
            <w:pPr>
              <w:jc w:val="center"/>
              <w:rPr>
                <w:b/>
              </w:rPr>
            </w:pPr>
            <w:r w:rsidRPr="002D0F2F">
              <w:rPr>
                <w:b/>
              </w:rPr>
              <w:t>Наименование темы (раздела) дисциплины</w:t>
            </w:r>
          </w:p>
        </w:tc>
        <w:tc>
          <w:tcPr>
            <w:tcW w:w="6344" w:type="dxa"/>
          </w:tcPr>
          <w:p w:rsidR="00EC62F4" w:rsidRPr="002D0F2F" w:rsidRDefault="00EC62F4" w:rsidP="002D0F2F">
            <w:pPr>
              <w:jc w:val="center"/>
              <w:rPr>
                <w:b/>
              </w:rPr>
            </w:pPr>
            <w:r w:rsidRPr="002D0F2F">
              <w:rPr>
                <w:b/>
              </w:rPr>
              <w:t>Содержание п</w:t>
            </w:r>
            <w:r>
              <w:rPr>
                <w:b/>
              </w:rPr>
              <w:t>рактического занятия</w:t>
            </w:r>
          </w:p>
        </w:tc>
      </w:tr>
      <w:tr w:rsidR="00EC62F4" w:rsidRPr="002D0F2F" w:rsidTr="006774E3">
        <w:tc>
          <w:tcPr>
            <w:tcW w:w="817" w:type="dxa"/>
          </w:tcPr>
          <w:p w:rsidR="00EC62F4" w:rsidRPr="002D0F2F" w:rsidRDefault="00EC62F4" w:rsidP="00843BD8">
            <w:pPr>
              <w:pStyle w:val="ListParagraph"/>
              <w:ind w:left="0"/>
            </w:pPr>
            <w:r>
              <w:t>1.</w:t>
            </w:r>
          </w:p>
        </w:tc>
        <w:tc>
          <w:tcPr>
            <w:tcW w:w="2410"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EC62F4" w:rsidRDefault="00EC62F4" w:rsidP="00290897">
            <w:pPr>
              <w:jc w:val="both"/>
            </w:pPr>
            <w:r>
              <w:t>1. Взаимосвязь добровольчества (волонтерства) с существенными и позитивными изменениями в личности человека.</w:t>
            </w:r>
          </w:p>
          <w:p w:rsidR="00EC62F4" w:rsidRDefault="00EC62F4" w:rsidP="00290897">
            <w:pPr>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EC62F4" w:rsidRDefault="00EC62F4" w:rsidP="00290897">
            <w:pPr>
              <w:jc w:val="both"/>
            </w:pPr>
            <w:r>
              <w:t>3. Формирование и развитие профессиональных качеств в волонтерской деятельности.</w:t>
            </w:r>
          </w:p>
          <w:p w:rsidR="00EC62F4" w:rsidRPr="007B023B" w:rsidRDefault="00EC62F4" w:rsidP="00D86F31">
            <w:pPr>
              <w:jc w:val="both"/>
            </w:pPr>
            <w:r>
              <w:t>4. Роль волонтерской деятельности в процессе саморазвития и самореализации.</w:t>
            </w:r>
          </w:p>
        </w:tc>
      </w:tr>
      <w:tr w:rsidR="00EC62F4" w:rsidRPr="002D0F2F" w:rsidTr="006774E3">
        <w:tc>
          <w:tcPr>
            <w:tcW w:w="817" w:type="dxa"/>
          </w:tcPr>
          <w:p w:rsidR="00EC62F4" w:rsidRDefault="00EC62F4" w:rsidP="00843BD8">
            <w:pPr>
              <w:pStyle w:val="ListParagraph"/>
              <w:ind w:left="0"/>
            </w:pPr>
            <w:r>
              <w:t>2.</w:t>
            </w:r>
          </w:p>
        </w:tc>
        <w:tc>
          <w:tcPr>
            <w:tcW w:w="2410"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62F4" w:rsidRDefault="00EC62F4" w:rsidP="00D86F31">
            <w:pPr>
              <w:tabs>
                <w:tab w:val="left" w:pos="851"/>
              </w:tabs>
              <w:jc w:val="both"/>
            </w:pPr>
            <w:r>
              <w:t>1. Цели и задачи добровольческой (волонтерской) деятельности.</w:t>
            </w:r>
          </w:p>
          <w:p w:rsidR="00EC62F4" w:rsidRDefault="00EC62F4" w:rsidP="00D86F31">
            <w:pPr>
              <w:tabs>
                <w:tab w:val="left" w:pos="851"/>
              </w:tabs>
              <w:jc w:val="both"/>
            </w:pPr>
            <w:r>
              <w:t>2. Формы и виды добровольческой (волонтерской) деятельности: разнообразие и взаимное влияние.</w:t>
            </w:r>
          </w:p>
          <w:p w:rsidR="00EC62F4" w:rsidRDefault="00EC62F4" w:rsidP="00D86F31">
            <w:pPr>
              <w:tabs>
                <w:tab w:val="left" w:pos="851"/>
              </w:tabs>
              <w:jc w:val="both"/>
            </w:pPr>
            <w:r>
              <w:t>3. Механизмы и технологии добровольческой деятельности.</w:t>
            </w:r>
          </w:p>
          <w:p w:rsidR="00EC62F4" w:rsidRPr="007B023B" w:rsidRDefault="00EC62F4" w:rsidP="00D86F31">
            <w:pPr>
              <w:tabs>
                <w:tab w:val="left" w:pos="851"/>
              </w:tabs>
              <w:jc w:val="both"/>
            </w:pPr>
            <w:r>
              <w:t>4. Социальное проектирование. Благотворительность.</w:t>
            </w:r>
          </w:p>
        </w:tc>
      </w:tr>
      <w:tr w:rsidR="00EC62F4" w:rsidRPr="002D0F2F" w:rsidTr="006774E3">
        <w:tc>
          <w:tcPr>
            <w:tcW w:w="817" w:type="dxa"/>
          </w:tcPr>
          <w:p w:rsidR="00EC62F4" w:rsidRPr="002D0F2F" w:rsidRDefault="00EC62F4" w:rsidP="00F0399E">
            <w:pPr>
              <w:pStyle w:val="ListParagraph"/>
              <w:numPr>
                <w:ilvl w:val="0"/>
                <w:numId w:val="9"/>
              </w:numPr>
              <w:ind w:left="0"/>
              <w:jc w:val="both"/>
            </w:pPr>
            <w:r>
              <w:t>3.</w:t>
            </w:r>
          </w:p>
        </w:tc>
        <w:tc>
          <w:tcPr>
            <w:tcW w:w="2410"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62F4" w:rsidRPr="005F10C8" w:rsidRDefault="00EC62F4" w:rsidP="00290897">
            <w:pPr>
              <w:pStyle w:val="NormalWeb"/>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EC62F4" w:rsidRPr="005F10C8" w:rsidRDefault="00EC62F4" w:rsidP="00290897">
            <w:pPr>
              <w:pStyle w:val="NormalWeb"/>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62F4" w:rsidRPr="005F10C8" w:rsidRDefault="00EC62F4" w:rsidP="00290897">
            <w:pPr>
              <w:pStyle w:val="NormalWeb"/>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ифактор формирования социально значимых личностных свойств человека.</w:t>
            </w:r>
          </w:p>
          <w:p w:rsidR="00EC62F4" w:rsidRPr="005F10C8" w:rsidRDefault="00EC62F4" w:rsidP="00290897">
            <w:pPr>
              <w:pStyle w:val="NormalWeb"/>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EC62F4" w:rsidRDefault="00EC62F4" w:rsidP="00290897">
            <w:pPr>
              <w:pStyle w:val="NormalWeb"/>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EC62F4" w:rsidRPr="007B023B" w:rsidRDefault="00EC62F4" w:rsidP="00290897">
            <w:pPr>
              <w:pStyle w:val="NormalWeb"/>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нормативныхактов, касающихся организации волонтерской деятельности</w:t>
            </w:r>
          </w:p>
        </w:tc>
      </w:tr>
      <w:tr w:rsidR="00EC62F4" w:rsidRPr="002D0F2F" w:rsidTr="006774E3">
        <w:tc>
          <w:tcPr>
            <w:tcW w:w="817" w:type="dxa"/>
          </w:tcPr>
          <w:p w:rsidR="00EC62F4" w:rsidRPr="002D0F2F" w:rsidRDefault="00EC62F4" w:rsidP="00F0399E">
            <w:pPr>
              <w:pStyle w:val="ListParagraph"/>
              <w:numPr>
                <w:ilvl w:val="0"/>
                <w:numId w:val="9"/>
              </w:numPr>
              <w:ind w:left="0"/>
              <w:jc w:val="both"/>
            </w:pPr>
            <w:r>
              <w:t>4.</w:t>
            </w:r>
          </w:p>
        </w:tc>
        <w:tc>
          <w:tcPr>
            <w:tcW w:w="2410"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62F4" w:rsidRDefault="00EC62F4" w:rsidP="00290897">
            <w:pPr>
              <w:pStyle w:val="NormalWeb"/>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 xml:space="preserve">Инновации в добровольчестве (волонтерстве) и деятельности социально ориентированных НКО. </w:t>
            </w:r>
          </w:p>
          <w:p w:rsidR="00EC62F4" w:rsidRPr="00336F66" w:rsidRDefault="00EC62F4" w:rsidP="00290897">
            <w:pPr>
              <w:pStyle w:val="NormalWeb"/>
              <w:jc w:val="both"/>
              <w:rPr>
                <w:rFonts w:ascii="Times New Roman" w:hAnsi="Times New Roman"/>
                <w:color w:val="auto"/>
                <w:sz w:val="24"/>
                <w:szCs w:val="24"/>
              </w:rPr>
            </w:pPr>
            <w:r>
              <w:rPr>
                <w:rFonts w:ascii="Times New Roman" w:hAnsi="Times New Roman"/>
                <w:color w:val="auto"/>
                <w:sz w:val="24"/>
                <w:szCs w:val="24"/>
              </w:rPr>
              <w:t xml:space="preserve">2. </w:t>
            </w:r>
            <w:r w:rsidRPr="00336F66">
              <w:rPr>
                <w:rFonts w:ascii="Times New Roman" w:hAnsi="Times New Roman"/>
                <w:color w:val="auto"/>
                <w:sz w:val="24"/>
                <w:szCs w:val="24"/>
              </w:rPr>
              <w:t xml:space="preserve">Формы,механизмы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C62F4" w:rsidRPr="00CD7D1E" w:rsidRDefault="00EC62F4" w:rsidP="00CD7D1E">
            <w:pPr>
              <w:pStyle w:val="NormalWeb"/>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C62F4" w:rsidRPr="00DC11F5" w:rsidRDefault="00EC62F4" w:rsidP="00D00133">
      <w:pPr>
        <w:autoSpaceDE w:val="0"/>
        <w:autoSpaceDN w:val="0"/>
        <w:adjustRightInd w:val="0"/>
        <w:jc w:val="both"/>
        <w:rPr>
          <w:b/>
          <w:bCs/>
          <w:i/>
          <w:iCs/>
        </w:rPr>
      </w:pPr>
    </w:p>
    <w:p w:rsidR="00EC62F4" w:rsidRPr="00DC11F5" w:rsidRDefault="00EC62F4" w:rsidP="004E5484">
      <w:pPr>
        <w:autoSpaceDE w:val="0"/>
        <w:autoSpaceDN w:val="0"/>
        <w:adjustRightInd w:val="0"/>
        <w:rPr>
          <w:b/>
        </w:rPr>
      </w:pPr>
      <w:r w:rsidRPr="00F9510B">
        <w:rPr>
          <w:b/>
        </w:rPr>
        <w:t>4.2.3. Содержание самостоятельной работы</w:t>
      </w:r>
    </w:p>
    <w:p w:rsidR="00EC62F4" w:rsidRPr="004E5484" w:rsidRDefault="00EC62F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2410"/>
        <w:gridCol w:w="6344"/>
      </w:tblGrid>
      <w:tr w:rsidR="00EC62F4" w:rsidRPr="002D0F2F" w:rsidTr="0001303E">
        <w:tc>
          <w:tcPr>
            <w:tcW w:w="817" w:type="dxa"/>
          </w:tcPr>
          <w:p w:rsidR="00EC62F4" w:rsidRPr="002D0F2F" w:rsidRDefault="00EC62F4" w:rsidP="0001303E">
            <w:pPr>
              <w:jc w:val="center"/>
              <w:rPr>
                <w:b/>
              </w:rPr>
            </w:pPr>
            <w:r w:rsidRPr="002D0F2F">
              <w:rPr>
                <w:b/>
              </w:rPr>
              <w:t>№ п/п</w:t>
            </w:r>
          </w:p>
        </w:tc>
        <w:tc>
          <w:tcPr>
            <w:tcW w:w="2410" w:type="dxa"/>
          </w:tcPr>
          <w:p w:rsidR="00EC62F4" w:rsidRPr="002D0F2F" w:rsidRDefault="00EC62F4" w:rsidP="0001303E">
            <w:pPr>
              <w:jc w:val="center"/>
              <w:rPr>
                <w:b/>
              </w:rPr>
            </w:pPr>
            <w:r w:rsidRPr="002D0F2F">
              <w:rPr>
                <w:b/>
              </w:rPr>
              <w:t>Наименование темы (раздела) дисциплины</w:t>
            </w:r>
          </w:p>
        </w:tc>
        <w:tc>
          <w:tcPr>
            <w:tcW w:w="6344" w:type="dxa"/>
          </w:tcPr>
          <w:p w:rsidR="00EC62F4" w:rsidRPr="002D0F2F" w:rsidRDefault="00EC62F4" w:rsidP="0001303E">
            <w:pPr>
              <w:jc w:val="center"/>
              <w:rPr>
                <w:b/>
              </w:rPr>
            </w:pPr>
            <w:r>
              <w:rPr>
                <w:b/>
              </w:rPr>
              <w:t>Формы и тематика самостоятельной работы</w:t>
            </w:r>
          </w:p>
        </w:tc>
      </w:tr>
      <w:tr w:rsidR="00EC62F4" w:rsidRPr="00D862BD" w:rsidTr="0001303E">
        <w:tc>
          <w:tcPr>
            <w:tcW w:w="817" w:type="dxa"/>
          </w:tcPr>
          <w:p w:rsidR="00EC62F4" w:rsidRPr="002D0F2F" w:rsidRDefault="00EC62F4" w:rsidP="0001303E">
            <w:pPr>
              <w:pStyle w:val="ListParagraph"/>
              <w:ind w:left="0"/>
            </w:pPr>
            <w:r>
              <w:t>1.</w:t>
            </w:r>
          </w:p>
        </w:tc>
        <w:tc>
          <w:tcPr>
            <w:tcW w:w="2410"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EC62F4" w:rsidRDefault="00EC62F4" w:rsidP="006F68B2">
            <w:pPr>
              <w:jc w:val="both"/>
            </w:pPr>
            <w:r>
              <w:t>Понятие добровольчества (волонтерства), добровольческой (волонтерской) организации, организатора</w:t>
            </w:r>
          </w:p>
          <w:p w:rsidR="00EC62F4" w:rsidRPr="006F68B2" w:rsidRDefault="00EC62F4" w:rsidP="006F68B2">
            <w:pPr>
              <w:jc w:val="both"/>
            </w:pPr>
            <w:r w:rsidRPr="006F68B2">
              <w:t>Государственная политика в области развития добровольчества (волонтерства).</w:t>
            </w:r>
          </w:p>
          <w:p w:rsidR="00EC62F4" w:rsidRPr="006F68B2" w:rsidRDefault="00EC62F4" w:rsidP="006F68B2">
            <w:pPr>
              <w:jc w:val="both"/>
            </w:pPr>
            <w:r w:rsidRPr="006F68B2">
              <w:t>Правила поведения по отношению к представителяминых конфессиональных, социальных, этнических икультурных групп в жизни и волонтерской деятельности.</w:t>
            </w:r>
          </w:p>
          <w:p w:rsidR="00EC62F4" w:rsidRDefault="00EC62F4" w:rsidP="006F68B2">
            <w:pPr>
              <w:jc w:val="both"/>
            </w:pPr>
          </w:p>
          <w:p w:rsidR="00EC62F4" w:rsidRDefault="00EC62F4" w:rsidP="002B7646">
            <w:pPr>
              <w:shd w:val="clear" w:color="auto" w:fill="FFFFFF"/>
              <w:jc w:val="both"/>
              <w:rPr>
                <w:color w:val="000000"/>
              </w:rPr>
            </w:pPr>
            <w:r w:rsidRPr="00CD7D1E">
              <w:rPr>
                <w:color w:val="000000"/>
              </w:rPr>
              <w:t xml:space="preserve">Изучение литературы </w:t>
            </w:r>
          </w:p>
          <w:p w:rsidR="00EC62F4" w:rsidRPr="002B7646" w:rsidRDefault="00EC62F4" w:rsidP="002B7646">
            <w:pPr>
              <w:shd w:val="clear" w:color="auto" w:fill="FFFFFF"/>
              <w:jc w:val="both"/>
              <w:rPr>
                <w:color w:val="000000"/>
              </w:rPr>
            </w:pPr>
            <w:r w:rsidRPr="002B7646">
              <w:rPr>
                <w:color w:val="000000"/>
              </w:rPr>
              <w:t>Реферирование литературы</w:t>
            </w:r>
          </w:p>
          <w:p w:rsidR="00EC62F4" w:rsidRPr="002B7646" w:rsidRDefault="00EC62F4" w:rsidP="002B7646">
            <w:pPr>
              <w:shd w:val="clear" w:color="auto" w:fill="FFFFFF"/>
              <w:jc w:val="both"/>
              <w:rPr>
                <w:color w:val="000000"/>
              </w:rPr>
            </w:pPr>
            <w:r>
              <w:rPr>
                <w:color w:val="000000"/>
              </w:rPr>
              <w:t>Работа с  научными публикациями</w:t>
            </w:r>
          </w:p>
          <w:p w:rsidR="00EC62F4" w:rsidRDefault="00EC62F4" w:rsidP="002B7646">
            <w:pPr>
              <w:shd w:val="clear" w:color="auto" w:fill="FFFFFF"/>
              <w:jc w:val="both"/>
              <w:rPr>
                <w:color w:val="000000"/>
              </w:rPr>
            </w:pPr>
            <w:r w:rsidRPr="002B7646">
              <w:rPr>
                <w:color w:val="000000"/>
              </w:rPr>
              <w:t>Работа с Интернет-ресурсами</w:t>
            </w:r>
          </w:p>
          <w:p w:rsidR="00EC62F4" w:rsidRPr="002B7646" w:rsidRDefault="00EC62F4"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C62F4" w:rsidRPr="002B7646" w:rsidRDefault="00EC62F4" w:rsidP="002B7646">
            <w:pPr>
              <w:shd w:val="clear" w:color="auto" w:fill="FFFFFF"/>
              <w:jc w:val="both"/>
              <w:rPr>
                <w:color w:val="000000"/>
                <w:highlight w:val="yellow"/>
              </w:rPr>
            </w:pPr>
            <w:r w:rsidRPr="002B7646">
              <w:rPr>
                <w:color w:val="000000"/>
              </w:rPr>
              <w:t>Подготовка презентации</w:t>
            </w:r>
          </w:p>
        </w:tc>
      </w:tr>
      <w:tr w:rsidR="00EC62F4" w:rsidRPr="000B2E6F" w:rsidTr="0001303E">
        <w:tc>
          <w:tcPr>
            <w:tcW w:w="817" w:type="dxa"/>
          </w:tcPr>
          <w:p w:rsidR="00EC62F4" w:rsidRDefault="00EC62F4" w:rsidP="0001303E">
            <w:pPr>
              <w:pStyle w:val="ListParagraph"/>
              <w:ind w:left="0"/>
            </w:pPr>
            <w:r>
              <w:t>2.</w:t>
            </w:r>
          </w:p>
        </w:tc>
        <w:tc>
          <w:tcPr>
            <w:tcW w:w="2410"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62F4" w:rsidRDefault="00EC62F4" w:rsidP="00F70BEF">
            <w:pPr>
              <w:tabs>
                <w:tab w:val="left" w:pos="851"/>
              </w:tabs>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EC62F4" w:rsidRDefault="00EC62F4" w:rsidP="00F70BEF">
            <w:pPr>
              <w:tabs>
                <w:tab w:val="left" w:pos="851"/>
              </w:tabs>
              <w:ind w:firstLine="567"/>
              <w:jc w:val="both"/>
            </w:pPr>
            <w:r>
              <w:t>Применение знаний, умений и навыков в волонтерской деятельности.</w:t>
            </w:r>
          </w:p>
          <w:p w:rsidR="00EC62F4" w:rsidRDefault="00EC62F4"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C62F4" w:rsidRDefault="00EC62F4" w:rsidP="002B7646">
            <w:pPr>
              <w:shd w:val="clear" w:color="auto" w:fill="FFFFFF"/>
              <w:jc w:val="both"/>
              <w:rPr>
                <w:color w:val="000000"/>
              </w:rPr>
            </w:pPr>
          </w:p>
          <w:p w:rsidR="00EC62F4" w:rsidRDefault="00EC62F4" w:rsidP="002B7646">
            <w:pPr>
              <w:shd w:val="clear" w:color="auto" w:fill="FFFFFF"/>
              <w:jc w:val="both"/>
              <w:rPr>
                <w:color w:val="000000"/>
              </w:rPr>
            </w:pPr>
            <w:r w:rsidRPr="00CD7D1E">
              <w:rPr>
                <w:color w:val="000000"/>
              </w:rPr>
              <w:t xml:space="preserve">Изучение литературы </w:t>
            </w:r>
          </w:p>
          <w:p w:rsidR="00EC62F4" w:rsidRDefault="00EC62F4" w:rsidP="002B7646">
            <w:pPr>
              <w:shd w:val="clear" w:color="auto" w:fill="FFFFFF"/>
              <w:jc w:val="both"/>
              <w:rPr>
                <w:color w:val="000000"/>
              </w:rPr>
            </w:pPr>
            <w:r w:rsidRPr="002B7646">
              <w:rPr>
                <w:color w:val="000000"/>
              </w:rPr>
              <w:t>Реферирование литературы</w:t>
            </w:r>
          </w:p>
          <w:p w:rsidR="00EC62F4" w:rsidRPr="002B7646" w:rsidRDefault="00EC62F4" w:rsidP="00CD4ABD">
            <w:pPr>
              <w:shd w:val="clear" w:color="auto" w:fill="FFFFFF"/>
              <w:jc w:val="both"/>
              <w:rPr>
                <w:color w:val="000000"/>
              </w:rPr>
            </w:pPr>
            <w:r w:rsidRPr="00CD7D1E">
              <w:rPr>
                <w:color w:val="000000"/>
              </w:rPr>
              <w:t>Подготовка эсс</w:t>
            </w:r>
            <w:r>
              <w:rPr>
                <w:color w:val="000000"/>
              </w:rPr>
              <w:t>е</w:t>
            </w:r>
          </w:p>
          <w:p w:rsidR="00EC62F4" w:rsidRDefault="00EC62F4" w:rsidP="002B7646">
            <w:pPr>
              <w:shd w:val="clear" w:color="auto" w:fill="FFFFFF"/>
              <w:jc w:val="both"/>
              <w:rPr>
                <w:color w:val="000000"/>
              </w:rPr>
            </w:pPr>
            <w:r>
              <w:rPr>
                <w:color w:val="000000"/>
              </w:rPr>
              <w:t>Работа с научными публикациями</w:t>
            </w:r>
          </w:p>
          <w:p w:rsidR="00EC62F4" w:rsidRDefault="00EC62F4"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62F4" w:rsidRPr="002B7646" w:rsidRDefault="00EC62F4" w:rsidP="002B7646">
            <w:pPr>
              <w:shd w:val="clear" w:color="auto" w:fill="FFFFFF"/>
              <w:jc w:val="both"/>
              <w:rPr>
                <w:color w:val="000000"/>
              </w:rPr>
            </w:pPr>
            <w:r w:rsidRPr="002B7646">
              <w:rPr>
                <w:color w:val="000000"/>
              </w:rPr>
              <w:t>Подготовка презентации</w:t>
            </w:r>
          </w:p>
          <w:p w:rsidR="00EC62F4" w:rsidRPr="00151D76" w:rsidRDefault="00EC62F4" w:rsidP="002B7646">
            <w:pPr>
              <w:shd w:val="clear" w:color="auto" w:fill="FFFFFF"/>
              <w:jc w:val="both"/>
              <w:rPr>
                <w:color w:val="000000"/>
              </w:rPr>
            </w:pPr>
            <w:r w:rsidRPr="002B7646">
              <w:rPr>
                <w:color w:val="000000"/>
              </w:rPr>
              <w:t>Работа с Интернет-ресурсами</w:t>
            </w:r>
          </w:p>
        </w:tc>
      </w:tr>
      <w:tr w:rsidR="00EC62F4" w:rsidRPr="000B2E6F" w:rsidTr="0001303E">
        <w:tc>
          <w:tcPr>
            <w:tcW w:w="817" w:type="dxa"/>
          </w:tcPr>
          <w:p w:rsidR="00EC62F4" w:rsidRPr="002D0F2F" w:rsidRDefault="00EC62F4" w:rsidP="002B7646">
            <w:pPr>
              <w:pStyle w:val="ListParagraph"/>
              <w:ind w:left="0"/>
              <w:jc w:val="both"/>
            </w:pPr>
            <w:r>
              <w:t>3.</w:t>
            </w:r>
          </w:p>
        </w:tc>
        <w:tc>
          <w:tcPr>
            <w:tcW w:w="2410"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62F4" w:rsidRPr="005F10C8" w:rsidRDefault="00EC62F4" w:rsidP="00151D76">
            <w:pPr>
              <w:pStyle w:val="NormalWeb"/>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62F4" w:rsidRPr="005F10C8" w:rsidRDefault="00EC62F4" w:rsidP="00151D76">
            <w:pPr>
              <w:pStyle w:val="NormalWeb"/>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стихийныхволонтеров, эпизодических волонтеров и волонтеровдолгосрочных проектов. Диагностика мотивации волонтеров. </w:t>
            </w:r>
          </w:p>
          <w:p w:rsidR="00EC62F4" w:rsidRPr="005F10C8" w:rsidRDefault="00EC62F4" w:rsidP="00151D76">
            <w:pPr>
              <w:pStyle w:val="NormalWeb"/>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62F4" w:rsidRDefault="00EC62F4" w:rsidP="002B7646">
            <w:pPr>
              <w:shd w:val="clear" w:color="auto" w:fill="FFFFFF"/>
              <w:jc w:val="both"/>
              <w:rPr>
                <w:color w:val="000000"/>
              </w:rPr>
            </w:pPr>
          </w:p>
          <w:p w:rsidR="00EC62F4" w:rsidRDefault="00EC62F4" w:rsidP="002B7646">
            <w:pPr>
              <w:shd w:val="clear" w:color="auto" w:fill="FFFFFF"/>
              <w:jc w:val="both"/>
              <w:rPr>
                <w:color w:val="000000"/>
              </w:rPr>
            </w:pPr>
            <w:r w:rsidRPr="00CD7D1E">
              <w:rPr>
                <w:color w:val="000000"/>
              </w:rPr>
              <w:t xml:space="preserve">Изучение литературы </w:t>
            </w:r>
          </w:p>
          <w:p w:rsidR="00EC62F4" w:rsidRDefault="00EC62F4" w:rsidP="00553223">
            <w:pPr>
              <w:shd w:val="clear" w:color="auto" w:fill="FFFFFF"/>
              <w:jc w:val="both"/>
              <w:rPr>
                <w:color w:val="000000"/>
              </w:rPr>
            </w:pPr>
            <w:r w:rsidRPr="00CD7D1E">
              <w:rPr>
                <w:color w:val="000000"/>
              </w:rPr>
              <w:t>Аннотирование</w:t>
            </w:r>
          </w:p>
          <w:p w:rsidR="00EC62F4" w:rsidRDefault="00EC62F4" w:rsidP="002B7646">
            <w:pPr>
              <w:shd w:val="clear" w:color="auto" w:fill="FFFFFF"/>
              <w:jc w:val="both"/>
              <w:rPr>
                <w:color w:val="000000"/>
              </w:rPr>
            </w:pPr>
            <w:r w:rsidRPr="002B7646">
              <w:rPr>
                <w:color w:val="000000"/>
              </w:rPr>
              <w:t>Реферирование литературы</w:t>
            </w:r>
          </w:p>
          <w:p w:rsidR="00EC62F4" w:rsidRDefault="00EC62F4" w:rsidP="002B7646">
            <w:pPr>
              <w:shd w:val="clear" w:color="auto" w:fill="FFFFFF"/>
              <w:jc w:val="both"/>
              <w:rPr>
                <w:color w:val="000000"/>
              </w:rPr>
            </w:pPr>
            <w:r>
              <w:rPr>
                <w:color w:val="000000"/>
              </w:rPr>
              <w:t>Подготовка к тестированию</w:t>
            </w:r>
          </w:p>
          <w:p w:rsidR="00EC62F4" w:rsidRDefault="00EC62F4"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62F4" w:rsidRPr="002B7646" w:rsidRDefault="00EC62F4" w:rsidP="002B7646">
            <w:pPr>
              <w:shd w:val="clear" w:color="auto" w:fill="FFFFFF"/>
              <w:jc w:val="both"/>
              <w:rPr>
                <w:color w:val="000000"/>
              </w:rPr>
            </w:pPr>
            <w:r w:rsidRPr="002B7646">
              <w:rPr>
                <w:color w:val="000000"/>
              </w:rPr>
              <w:t>Работа с Интернет-ресурсами</w:t>
            </w:r>
          </w:p>
        </w:tc>
      </w:tr>
      <w:tr w:rsidR="00EC62F4" w:rsidRPr="0092641C" w:rsidTr="0001303E">
        <w:tc>
          <w:tcPr>
            <w:tcW w:w="817" w:type="dxa"/>
          </w:tcPr>
          <w:p w:rsidR="00EC62F4" w:rsidRPr="002D0F2F" w:rsidRDefault="00EC62F4" w:rsidP="002B7646">
            <w:pPr>
              <w:pStyle w:val="ListParagraph"/>
              <w:ind w:left="0"/>
              <w:jc w:val="both"/>
            </w:pPr>
            <w:r>
              <w:t>4.</w:t>
            </w:r>
          </w:p>
        </w:tc>
        <w:tc>
          <w:tcPr>
            <w:tcW w:w="2410"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62F4" w:rsidRDefault="00EC62F4"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иразличных социальных групп</w:t>
            </w:r>
          </w:p>
          <w:p w:rsidR="00EC62F4" w:rsidRDefault="00EC62F4" w:rsidP="002B7646">
            <w:pPr>
              <w:shd w:val="clear" w:color="auto" w:fill="FFFFFF"/>
              <w:jc w:val="both"/>
              <w:rPr>
                <w:color w:val="000000"/>
              </w:rPr>
            </w:pPr>
          </w:p>
          <w:p w:rsidR="00EC62F4" w:rsidRPr="002B7646" w:rsidRDefault="00EC62F4" w:rsidP="002B7646">
            <w:pPr>
              <w:shd w:val="clear" w:color="auto" w:fill="FFFFFF"/>
              <w:jc w:val="both"/>
              <w:rPr>
                <w:color w:val="000000"/>
              </w:rPr>
            </w:pPr>
            <w:r w:rsidRPr="002B7646">
              <w:rPr>
                <w:color w:val="000000"/>
              </w:rPr>
              <w:t>Реферирование литературы</w:t>
            </w:r>
          </w:p>
          <w:p w:rsidR="00EC62F4" w:rsidRPr="002B7646" w:rsidRDefault="00EC62F4" w:rsidP="002B7646">
            <w:pPr>
              <w:shd w:val="clear" w:color="auto" w:fill="FFFFFF"/>
              <w:jc w:val="both"/>
              <w:rPr>
                <w:color w:val="000000"/>
              </w:rPr>
            </w:pPr>
            <w:r w:rsidRPr="002B7646">
              <w:rPr>
                <w:color w:val="000000"/>
              </w:rPr>
              <w:t>Работа со справочными материалами</w:t>
            </w:r>
          </w:p>
          <w:p w:rsidR="00EC62F4" w:rsidRPr="002B7646" w:rsidRDefault="00EC62F4" w:rsidP="002B7646">
            <w:pPr>
              <w:shd w:val="clear" w:color="auto" w:fill="FFFFFF"/>
              <w:jc w:val="both"/>
              <w:rPr>
                <w:color w:val="000000"/>
                <w:highlight w:val="yellow"/>
              </w:rPr>
            </w:pPr>
            <w:r w:rsidRPr="002B7646">
              <w:rPr>
                <w:color w:val="000000"/>
              </w:rPr>
              <w:t>Работа с Интернет-ресурсами</w:t>
            </w:r>
          </w:p>
          <w:p w:rsidR="00EC62F4" w:rsidRPr="002B7646" w:rsidRDefault="00EC62F4"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C62F4" w:rsidRDefault="00EC62F4" w:rsidP="006774E3">
      <w:pPr>
        <w:autoSpaceDE w:val="0"/>
        <w:autoSpaceDN w:val="0"/>
        <w:adjustRightInd w:val="0"/>
        <w:ind w:left="360"/>
        <w:jc w:val="both"/>
        <w:rPr>
          <w:b/>
          <w:bCs/>
          <w:i/>
          <w:iCs/>
        </w:rPr>
      </w:pPr>
    </w:p>
    <w:p w:rsidR="00EC62F4" w:rsidRDefault="00EC62F4" w:rsidP="006774E3">
      <w:pPr>
        <w:autoSpaceDE w:val="0"/>
        <w:autoSpaceDN w:val="0"/>
        <w:adjustRightInd w:val="0"/>
        <w:ind w:left="360"/>
        <w:jc w:val="both"/>
        <w:rPr>
          <w:b/>
          <w:bCs/>
          <w:i/>
          <w:iCs/>
        </w:rPr>
      </w:pPr>
    </w:p>
    <w:p w:rsidR="00EC62F4" w:rsidRPr="006774E3" w:rsidRDefault="00EC62F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C62F4" w:rsidRPr="00E562B2" w:rsidRDefault="00EC62F4" w:rsidP="00E562B2">
      <w:pPr>
        <w:jc w:val="both"/>
        <w:rPr>
          <w:color w:val="000000"/>
          <w:shd w:val="clear" w:color="auto" w:fill="FFFFFF"/>
        </w:rPr>
      </w:pPr>
    </w:p>
    <w:p w:rsidR="00EC62F4" w:rsidRDefault="00EC62F4"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Электрон.текстовые данные. – Саратов: Ай Пи Эр Медиа, 2018. – 368 c. – ISBN 978-5-4486-0173-6. – Режим доступа: </w:t>
      </w:r>
      <w:hyperlink r:id="rId5" w:history="1">
        <w:r w:rsidRPr="00EC28FD">
          <w:rPr>
            <w:rStyle w:val="Hyperlink"/>
            <w:shd w:val="clear" w:color="auto" w:fill="FFFFFF"/>
          </w:rPr>
          <w:t>http://www.iprbookshop.ru/72456.html</w:t>
        </w:r>
      </w:hyperlink>
      <w:r w:rsidRPr="00CD7D1E">
        <w:rPr>
          <w:color w:val="000000"/>
          <w:shd w:val="clear" w:color="auto" w:fill="FFFFFF"/>
        </w:rPr>
        <w:t>.</w:t>
      </w:r>
    </w:p>
    <w:p w:rsidR="00EC62F4" w:rsidRDefault="00EC62F4" w:rsidP="00AF0687">
      <w:pPr>
        <w:ind w:firstLine="360"/>
        <w:jc w:val="both"/>
        <w:rPr>
          <w:color w:val="000000"/>
          <w:shd w:val="clear" w:color="auto" w:fill="FFFFFF"/>
        </w:rPr>
      </w:pPr>
      <w:r>
        <w:rPr>
          <w:color w:val="000000"/>
          <w:shd w:val="clear" w:color="auto" w:fill="FFFFFF"/>
        </w:rPr>
        <w:tab/>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Электрон.текстовые данные. – Ставрополь: Северо-Кавказский федеральный университет, 2015. – 130 c. – ISBN 2227-8397. – Режим доступа: </w:t>
      </w:r>
      <w:hyperlink r:id="rId6" w:history="1">
        <w:r w:rsidRPr="00EC28FD">
          <w:rPr>
            <w:rStyle w:val="Hyperlink"/>
            <w:shd w:val="clear" w:color="auto" w:fill="FFFFFF"/>
          </w:rPr>
          <w:t>http://www.iprbookshop.ru/63025.html</w:t>
        </w:r>
      </w:hyperlink>
    </w:p>
    <w:p w:rsidR="00EC62F4" w:rsidRDefault="00EC62F4"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Hyperlink"/>
            <w:shd w:val="clear" w:color="auto" w:fill="FFFFFF"/>
          </w:rPr>
          <w:t>http://www.iprbookshop.ru/83646.html</w:t>
        </w:r>
      </w:hyperlink>
      <w:r w:rsidRPr="00CD7D1E">
        <w:rPr>
          <w:color w:val="000000"/>
          <w:shd w:val="clear" w:color="auto" w:fill="FFFFFF"/>
        </w:rPr>
        <w:t>.</w:t>
      </w:r>
    </w:p>
    <w:p w:rsidR="00EC62F4" w:rsidRDefault="00EC62F4"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Hyperlink"/>
            <w:shd w:val="clear" w:color="auto" w:fill="FFFFFF"/>
          </w:rPr>
          <w:t>https://cyberleninka.ru/article/n/volonterskoe-dvizhenie-kak-faktor-razvitiya-sotsialnoy-aktivnostimolodezhi/viewer</w:t>
        </w:r>
      </w:hyperlink>
    </w:p>
    <w:p w:rsidR="00EC62F4" w:rsidRDefault="00EC62F4"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Hyperlink"/>
          </w:rPr>
          <w:t>https://cyberleninka.ru/article/n/osobennosti-internet-obscheniyavolonterov/viewer</w:t>
        </w:r>
      </w:hyperlink>
    </w:p>
    <w:p w:rsidR="00EC62F4" w:rsidRDefault="00EC62F4"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Hyperlink"/>
          </w:rPr>
          <w:t>https://cyberleninka.ru/article/n/spetsifika-volonterskoy-deyatelnosti-v-sovremennoy-rossiiregionalnye-praktiki/viewer</w:t>
        </w:r>
      </w:hyperlink>
    </w:p>
    <w:p w:rsidR="00EC62F4" w:rsidRDefault="00EC62F4" w:rsidP="00CD7D1E">
      <w:pPr>
        <w:ind w:firstLine="360"/>
        <w:jc w:val="both"/>
      </w:pPr>
    </w:p>
    <w:p w:rsidR="00EC62F4" w:rsidRDefault="00EC62F4"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Hyperlink"/>
          </w:rPr>
          <w:t>https://cyberleninka.ru/article/n/rol-volonterskoy-deyatelnosti-v-razvitii-sotsialno-znachimyhlichnostnyh-kachestv-studentov/viewer</w:t>
        </w:r>
      </w:hyperlink>
    </w:p>
    <w:p w:rsidR="00EC62F4" w:rsidRDefault="00EC62F4"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Hyperlink"/>
          </w:rPr>
          <w:t>https://cyberleninka.ru/article/n/spetsifika-organizatsii-volonterskihdvizheniy/viewer</w:t>
        </w:r>
      </w:hyperlink>
    </w:p>
    <w:p w:rsidR="00EC62F4" w:rsidRDefault="00EC62F4"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Hyperlink"/>
          </w:rPr>
          <w:t>https://cyberleninka.ru/article/n/issledovanie-effektivnosti-putey-vovlecheniya-molodezhi-vvolonterskuyu-deyatelnost-v-narodnoy-druzhine/viewer</w:t>
        </w:r>
      </w:hyperlink>
    </w:p>
    <w:p w:rsidR="00EC62F4" w:rsidRDefault="00EC62F4"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Hyperlink"/>
          </w:rPr>
          <w:t>http://www.iprbookshop.ru/32218.html</w:t>
        </w:r>
      </w:hyperlink>
    </w:p>
    <w:p w:rsidR="00EC62F4" w:rsidRDefault="00EC62F4" w:rsidP="00EB3314">
      <w:pPr>
        <w:autoSpaceDE w:val="0"/>
        <w:autoSpaceDN w:val="0"/>
        <w:adjustRightInd w:val="0"/>
        <w:jc w:val="both"/>
        <w:rPr>
          <w:b/>
        </w:rPr>
      </w:pPr>
    </w:p>
    <w:p w:rsidR="00EC62F4" w:rsidRPr="00DC11F5" w:rsidRDefault="00EC62F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C62F4" w:rsidRPr="00DC11F5" w:rsidRDefault="00EC62F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62F4" w:rsidRPr="00DC11F5" w:rsidRDefault="00EC62F4" w:rsidP="00D00133">
      <w:pPr>
        <w:autoSpaceDE w:val="0"/>
        <w:autoSpaceDN w:val="0"/>
        <w:adjustRightInd w:val="0"/>
        <w:ind w:left="720"/>
        <w:jc w:val="both"/>
      </w:pPr>
      <w:r w:rsidRPr="00DC11F5">
        <w:t>- текущий контроль успеваемости</w:t>
      </w:r>
    </w:p>
    <w:p w:rsidR="00EC62F4" w:rsidRPr="00DC11F5" w:rsidRDefault="00EC62F4" w:rsidP="00034A75">
      <w:pPr>
        <w:autoSpaceDE w:val="0"/>
        <w:autoSpaceDN w:val="0"/>
        <w:adjustRightInd w:val="0"/>
        <w:ind w:left="720"/>
        <w:jc w:val="both"/>
      </w:pPr>
      <w:r w:rsidRPr="00DC11F5">
        <w:t>- промежуточная аттестация обучающихся по дисциплине</w:t>
      </w:r>
    </w:p>
    <w:p w:rsidR="00EC62F4" w:rsidRPr="00DC11F5" w:rsidRDefault="00EC62F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62F4" w:rsidRPr="00DC11F5" w:rsidRDefault="00EC62F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62F4" w:rsidRPr="00DC11F5" w:rsidRDefault="00EC62F4" w:rsidP="00D00133">
      <w:pPr>
        <w:autoSpaceDE w:val="0"/>
        <w:autoSpaceDN w:val="0"/>
        <w:adjustRightInd w:val="0"/>
        <w:ind w:left="720"/>
        <w:jc w:val="both"/>
        <w:rPr>
          <w:i/>
          <w:iCs/>
        </w:rPr>
      </w:pPr>
    </w:p>
    <w:p w:rsidR="00EC62F4" w:rsidRPr="00535033" w:rsidRDefault="00EC62F4" w:rsidP="00535033">
      <w:pPr>
        <w:pStyle w:val="ListParagraph"/>
        <w:numPr>
          <w:ilvl w:val="1"/>
          <w:numId w:val="48"/>
        </w:numPr>
        <w:jc w:val="both"/>
        <w:rPr>
          <w:b/>
          <w:iCs/>
        </w:rPr>
      </w:pPr>
      <w:r w:rsidRPr="00535033">
        <w:rPr>
          <w:b/>
          <w:iCs/>
        </w:rPr>
        <w:t>Паспорт фонда оценочных средств для проведения текущей аттестации по дисциплине (модулю)</w:t>
      </w:r>
    </w:p>
    <w:p w:rsidR="00EC62F4" w:rsidRPr="00DC11F5" w:rsidRDefault="00EC62F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410"/>
        <w:gridCol w:w="2126"/>
        <w:gridCol w:w="4252"/>
      </w:tblGrid>
      <w:tr w:rsidR="00EC62F4" w:rsidRPr="00DC11F5" w:rsidTr="00E46EB1">
        <w:tc>
          <w:tcPr>
            <w:tcW w:w="709" w:type="dxa"/>
          </w:tcPr>
          <w:p w:rsidR="00EC62F4" w:rsidRPr="00DC11F5" w:rsidRDefault="00EC62F4" w:rsidP="00935672">
            <w:pPr>
              <w:pStyle w:val="ListParagraph"/>
              <w:ind w:left="0"/>
              <w:jc w:val="center"/>
              <w:rPr>
                <w:b/>
              </w:rPr>
            </w:pPr>
            <w:r w:rsidRPr="00DC11F5">
              <w:rPr>
                <w:b/>
              </w:rPr>
              <w:t>№ п/п</w:t>
            </w:r>
          </w:p>
        </w:tc>
        <w:tc>
          <w:tcPr>
            <w:tcW w:w="2410" w:type="dxa"/>
          </w:tcPr>
          <w:p w:rsidR="00EC62F4" w:rsidRPr="00DC11F5" w:rsidRDefault="00EC62F4" w:rsidP="00935672">
            <w:pPr>
              <w:pStyle w:val="ListParagraph"/>
              <w:ind w:left="0"/>
              <w:jc w:val="center"/>
              <w:rPr>
                <w:b/>
              </w:rPr>
            </w:pPr>
            <w:r w:rsidRPr="00DC11F5">
              <w:rPr>
                <w:b/>
              </w:rPr>
              <w:t>Контролируемые разделы (темы)</w:t>
            </w:r>
          </w:p>
        </w:tc>
        <w:tc>
          <w:tcPr>
            <w:tcW w:w="2126" w:type="dxa"/>
          </w:tcPr>
          <w:p w:rsidR="00EC62F4" w:rsidRPr="00DC11F5" w:rsidRDefault="00EC62F4" w:rsidP="00935672">
            <w:pPr>
              <w:pStyle w:val="ListParagraph"/>
              <w:ind w:left="0"/>
              <w:jc w:val="center"/>
              <w:rPr>
                <w:b/>
              </w:rPr>
            </w:pPr>
            <w:r w:rsidRPr="00DC11F5">
              <w:rPr>
                <w:b/>
              </w:rPr>
              <w:t>Код контролируемой компетенции</w:t>
            </w:r>
          </w:p>
        </w:tc>
        <w:tc>
          <w:tcPr>
            <w:tcW w:w="4252" w:type="dxa"/>
          </w:tcPr>
          <w:p w:rsidR="00EC62F4" w:rsidRPr="00DC11F5" w:rsidRDefault="00EC62F4" w:rsidP="00935672">
            <w:pPr>
              <w:pStyle w:val="ListParagraph"/>
              <w:ind w:left="0"/>
              <w:rPr>
                <w:b/>
              </w:rPr>
            </w:pPr>
            <w:r w:rsidRPr="00DC11F5">
              <w:rPr>
                <w:b/>
              </w:rPr>
              <w:t xml:space="preserve"> Наименование оценочного средства</w:t>
            </w:r>
          </w:p>
        </w:tc>
      </w:tr>
      <w:tr w:rsidR="00EC62F4" w:rsidRPr="00DC11F5" w:rsidTr="00E46EB1">
        <w:tc>
          <w:tcPr>
            <w:tcW w:w="709" w:type="dxa"/>
          </w:tcPr>
          <w:p w:rsidR="00EC62F4" w:rsidRPr="00DC11F5" w:rsidRDefault="00EC62F4" w:rsidP="00F0399E">
            <w:pPr>
              <w:pStyle w:val="ListParagraph"/>
              <w:numPr>
                <w:ilvl w:val="0"/>
                <w:numId w:val="3"/>
              </w:numPr>
              <w:ind w:left="0"/>
            </w:pPr>
            <w:r>
              <w:t>1</w:t>
            </w:r>
          </w:p>
        </w:tc>
        <w:tc>
          <w:tcPr>
            <w:tcW w:w="2410"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2126" w:type="dxa"/>
          </w:tcPr>
          <w:p w:rsidR="00EC62F4" w:rsidRDefault="00EC62F4" w:rsidP="00535033">
            <w:pPr>
              <w:pStyle w:val="ListParagraph"/>
              <w:ind w:left="0"/>
              <w:jc w:val="center"/>
            </w:pPr>
            <w:r>
              <w:t>УК-3</w:t>
            </w:r>
          </w:p>
          <w:p w:rsidR="00EC62F4" w:rsidRPr="00DC11F5" w:rsidRDefault="00EC62F4" w:rsidP="00535033">
            <w:pPr>
              <w:pStyle w:val="ListParagraph"/>
              <w:ind w:left="0"/>
              <w:jc w:val="center"/>
            </w:pPr>
            <w:r>
              <w:t>УК-5</w:t>
            </w:r>
          </w:p>
        </w:tc>
        <w:tc>
          <w:tcPr>
            <w:tcW w:w="4252" w:type="dxa"/>
          </w:tcPr>
          <w:p w:rsidR="00EC62F4" w:rsidRDefault="00EC62F4" w:rsidP="009D1008">
            <w:pPr>
              <w:pStyle w:val="ListParagraph"/>
              <w:ind w:left="0"/>
              <w:jc w:val="both"/>
            </w:pPr>
            <w:r>
              <w:t>Вопросы к занятию</w:t>
            </w:r>
            <w:r w:rsidRPr="00DC11F5">
              <w:t xml:space="preserve">, </w:t>
            </w:r>
          </w:p>
          <w:p w:rsidR="00EC62F4" w:rsidRDefault="00EC62F4" w:rsidP="009D1008">
            <w:pPr>
              <w:pStyle w:val="ListParagraph"/>
              <w:ind w:left="0"/>
              <w:jc w:val="both"/>
            </w:pPr>
            <w:r>
              <w:t>Защита информационного проекта (презентации)</w:t>
            </w:r>
          </w:p>
          <w:p w:rsidR="00EC62F4" w:rsidRPr="002B7646" w:rsidRDefault="00EC62F4"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EC62F4" w:rsidRPr="002B7646" w:rsidRDefault="00EC62F4" w:rsidP="009D1008">
            <w:pPr>
              <w:shd w:val="clear" w:color="auto" w:fill="FFFFFF"/>
              <w:jc w:val="both"/>
              <w:rPr>
                <w:color w:val="000000"/>
              </w:rPr>
            </w:pPr>
            <w:r>
              <w:rPr>
                <w:color w:val="000000"/>
              </w:rPr>
              <w:t>Представление конспектовнаучных публикаций</w:t>
            </w:r>
          </w:p>
          <w:p w:rsidR="00EC62F4" w:rsidRPr="009D1008" w:rsidRDefault="00EC62F4" w:rsidP="009D1008">
            <w:pPr>
              <w:shd w:val="clear" w:color="auto" w:fill="FFFFFF"/>
              <w:jc w:val="both"/>
              <w:rPr>
                <w:color w:val="000000"/>
              </w:rPr>
            </w:pPr>
            <w:r w:rsidRPr="00B15AFA">
              <w:rPr>
                <w:color w:val="000000"/>
              </w:rPr>
              <w:t>Практическое задание</w:t>
            </w:r>
          </w:p>
        </w:tc>
      </w:tr>
      <w:tr w:rsidR="00EC62F4" w:rsidRPr="00DC11F5" w:rsidTr="00E46EB1">
        <w:tc>
          <w:tcPr>
            <w:tcW w:w="709" w:type="dxa"/>
          </w:tcPr>
          <w:p w:rsidR="00EC62F4" w:rsidRDefault="00EC62F4" w:rsidP="00F0399E">
            <w:pPr>
              <w:pStyle w:val="ListParagraph"/>
              <w:numPr>
                <w:ilvl w:val="0"/>
                <w:numId w:val="3"/>
              </w:numPr>
              <w:ind w:left="0"/>
            </w:pPr>
            <w:r>
              <w:t>2</w:t>
            </w:r>
          </w:p>
        </w:tc>
        <w:tc>
          <w:tcPr>
            <w:tcW w:w="2410"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C62F4" w:rsidRDefault="00EC62F4" w:rsidP="00535033">
            <w:pPr>
              <w:pStyle w:val="ListParagraph"/>
              <w:ind w:left="0"/>
              <w:jc w:val="center"/>
            </w:pPr>
            <w:r>
              <w:t>УК-3</w:t>
            </w:r>
          </w:p>
          <w:p w:rsidR="00EC62F4" w:rsidRDefault="00EC62F4" w:rsidP="00535033">
            <w:pPr>
              <w:jc w:val="center"/>
            </w:pPr>
            <w:r>
              <w:t>УК-5</w:t>
            </w:r>
          </w:p>
        </w:tc>
        <w:tc>
          <w:tcPr>
            <w:tcW w:w="4252" w:type="dxa"/>
          </w:tcPr>
          <w:p w:rsidR="00EC62F4" w:rsidRDefault="00EC62F4" w:rsidP="00C8171F">
            <w:pPr>
              <w:pStyle w:val="ListParagraph"/>
              <w:ind w:left="0"/>
              <w:jc w:val="both"/>
            </w:pPr>
            <w:r>
              <w:t>Вопросы к занятию</w:t>
            </w:r>
            <w:r w:rsidRPr="00DC11F5">
              <w:t xml:space="preserve">, </w:t>
            </w:r>
          </w:p>
          <w:p w:rsidR="00EC62F4" w:rsidRDefault="00EC62F4" w:rsidP="00CD4ABD">
            <w:pPr>
              <w:pStyle w:val="ListParagraph"/>
              <w:ind w:left="0"/>
              <w:jc w:val="both"/>
            </w:pPr>
            <w:r>
              <w:t>защита информационного проекта (презентации)</w:t>
            </w:r>
          </w:p>
          <w:p w:rsidR="00EC62F4" w:rsidRDefault="00EC62F4" w:rsidP="00CD4ABD">
            <w:pPr>
              <w:pStyle w:val="ListParagraph"/>
              <w:ind w:left="0"/>
              <w:jc w:val="both"/>
            </w:pPr>
            <w:r>
              <w:t>Представление эссе</w:t>
            </w:r>
          </w:p>
          <w:p w:rsidR="00EC62F4" w:rsidRDefault="00EC62F4" w:rsidP="008F51A8">
            <w:pPr>
              <w:shd w:val="clear" w:color="auto" w:fill="FFFFFF"/>
              <w:jc w:val="both"/>
              <w:rPr>
                <w:color w:val="000000"/>
              </w:rPr>
            </w:pPr>
            <w:r>
              <w:rPr>
                <w:color w:val="000000"/>
              </w:rPr>
              <w:t>Представление конспектовнаучных публикаций</w:t>
            </w:r>
          </w:p>
          <w:p w:rsidR="00EC62F4" w:rsidRDefault="00EC62F4"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C62F4" w:rsidRPr="008F51A8" w:rsidRDefault="00EC62F4" w:rsidP="008F51A8">
            <w:pPr>
              <w:shd w:val="clear" w:color="auto" w:fill="FFFFFF"/>
              <w:jc w:val="both"/>
              <w:rPr>
                <w:color w:val="000000"/>
              </w:rPr>
            </w:pPr>
            <w:r w:rsidRPr="007B6F02">
              <w:rPr>
                <w:color w:val="000000"/>
              </w:rPr>
              <w:t>Практическое задание</w:t>
            </w:r>
          </w:p>
        </w:tc>
      </w:tr>
      <w:tr w:rsidR="00EC62F4" w:rsidRPr="00DC11F5" w:rsidTr="00E46EB1">
        <w:tc>
          <w:tcPr>
            <w:tcW w:w="709" w:type="dxa"/>
          </w:tcPr>
          <w:p w:rsidR="00EC62F4" w:rsidRPr="00DC11F5" w:rsidRDefault="00EC62F4" w:rsidP="00F0399E">
            <w:pPr>
              <w:pStyle w:val="ListParagraph"/>
              <w:numPr>
                <w:ilvl w:val="0"/>
                <w:numId w:val="3"/>
              </w:numPr>
              <w:ind w:left="0"/>
            </w:pPr>
            <w:r>
              <w:t>3</w:t>
            </w:r>
          </w:p>
        </w:tc>
        <w:tc>
          <w:tcPr>
            <w:tcW w:w="2410"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C62F4" w:rsidRDefault="00EC62F4" w:rsidP="00535033">
            <w:pPr>
              <w:pStyle w:val="ListParagraph"/>
              <w:ind w:left="0"/>
              <w:jc w:val="center"/>
            </w:pPr>
            <w:r>
              <w:t>УК-3</w:t>
            </w:r>
          </w:p>
          <w:p w:rsidR="00EC62F4" w:rsidRDefault="00EC62F4" w:rsidP="00535033">
            <w:pPr>
              <w:jc w:val="center"/>
            </w:pPr>
            <w:r>
              <w:t>УК-5</w:t>
            </w:r>
          </w:p>
        </w:tc>
        <w:tc>
          <w:tcPr>
            <w:tcW w:w="4252" w:type="dxa"/>
          </w:tcPr>
          <w:p w:rsidR="00EC62F4" w:rsidRDefault="00EC62F4" w:rsidP="0065192A">
            <w:pPr>
              <w:pStyle w:val="ListParagraph"/>
              <w:ind w:left="0"/>
              <w:jc w:val="both"/>
            </w:pPr>
            <w:r>
              <w:t>Вопросы к занятию</w:t>
            </w:r>
            <w:r w:rsidRPr="00DC11F5">
              <w:t xml:space="preserve">, </w:t>
            </w:r>
          </w:p>
          <w:p w:rsidR="00EC62F4" w:rsidRDefault="00EC62F4" w:rsidP="00785E85">
            <w:pPr>
              <w:pStyle w:val="ListParagraph"/>
              <w:ind w:left="0"/>
              <w:jc w:val="both"/>
              <w:rPr>
                <w:color w:val="000000"/>
              </w:rPr>
            </w:pPr>
            <w:r>
              <w:t>Проверка аннотаций</w:t>
            </w:r>
          </w:p>
          <w:p w:rsidR="00EC62F4" w:rsidRDefault="00EC62F4" w:rsidP="00785E85">
            <w:pPr>
              <w:pStyle w:val="ListParagraph"/>
              <w:ind w:left="0"/>
              <w:jc w:val="both"/>
              <w:rPr>
                <w:color w:val="000000"/>
              </w:rPr>
            </w:pPr>
            <w:r>
              <w:rPr>
                <w:color w:val="000000"/>
              </w:rPr>
              <w:t>Защита р</w:t>
            </w:r>
            <w:r w:rsidRPr="002B7646">
              <w:rPr>
                <w:color w:val="000000"/>
              </w:rPr>
              <w:t>ефер</w:t>
            </w:r>
            <w:r>
              <w:rPr>
                <w:color w:val="000000"/>
              </w:rPr>
              <w:t>атов</w:t>
            </w:r>
          </w:p>
          <w:p w:rsidR="00EC62F4" w:rsidRDefault="00EC62F4" w:rsidP="00785E85">
            <w:pPr>
              <w:pStyle w:val="ListParagraph"/>
              <w:ind w:left="0"/>
              <w:jc w:val="both"/>
            </w:pPr>
            <w:r>
              <w:t>Практическое задание</w:t>
            </w:r>
          </w:p>
          <w:p w:rsidR="00EC62F4" w:rsidRPr="00DC11F5" w:rsidRDefault="00EC62F4" w:rsidP="00785E85">
            <w:pPr>
              <w:pStyle w:val="ListParagraph"/>
              <w:ind w:left="0"/>
              <w:jc w:val="both"/>
            </w:pPr>
            <w:r>
              <w:t>Тестовый контроль</w:t>
            </w:r>
          </w:p>
        </w:tc>
      </w:tr>
      <w:tr w:rsidR="00EC62F4" w:rsidRPr="00DC11F5" w:rsidTr="00E46EB1">
        <w:tc>
          <w:tcPr>
            <w:tcW w:w="709" w:type="dxa"/>
          </w:tcPr>
          <w:p w:rsidR="00EC62F4" w:rsidRPr="00DC11F5" w:rsidRDefault="00EC62F4" w:rsidP="00F0399E">
            <w:pPr>
              <w:pStyle w:val="ListParagraph"/>
              <w:numPr>
                <w:ilvl w:val="0"/>
                <w:numId w:val="3"/>
              </w:numPr>
              <w:ind w:left="0"/>
            </w:pPr>
            <w:r>
              <w:t>4</w:t>
            </w:r>
          </w:p>
        </w:tc>
        <w:tc>
          <w:tcPr>
            <w:tcW w:w="2410"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C62F4" w:rsidRDefault="00EC62F4" w:rsidP="00535033">
            <w:pPr>
              <w:pStyle w:val="ListParagraph"/>
              <w:ind w:left="0"/>
              <w:jc w:val="center"/>
            </w:pPr>
            <w:r>
              <w:t>УК-3</w:t>
            </w:r>
          </w:p>
          <w:p w:rsidR="00EC62F4" w:rsidRDefault="00EC62F4" w:rsidP="00535033">
            <w:pPr>
              <w:jc w:val="center"/>
            </w:pPr>
            <w:r>
              <w:t>УК-5</w:t>
            </w:r>
          </w:p>
        </w:tc>
        <w:tc>
          <w:tcPr>
            <w:tcW w:w="4252" w:type="dxa"/>
          </w:tcPr>
          <w:p w:rsidR="00EC62F4" w:rsidRDefault="00EC62F4" w:rsidP="0065192A">
            <w:pPr>
              <w:pStyle w:val="ListParagraph"/>
              <w:ind w:left="0"/>
              <w:jc w:val="both"/>
            </w:pPr>
            <w:r>
              <w:t>Вопросы к занятию</w:t>
            </w:r>
            <w:r w:rsidRPr="00DC11F5">
              <w:t xml:space="preserve">, </w:t>
            </w:r>
          </w:p>
          <w:p w:rsidR="00EC62F4" w:rsidRDefault="00EC62F4" w:rsidP="00733F12">
            <w:pPr>
              <w:pStyle w:val="ListParagraph"/>
              <w:ind w:left="0"/>
              <w:jc w:val="both"/>
            </w:pPr>
            <w:r>
              <w:rPr>
                <w:color w:val="000000"/>
              </w:rPr>
              <w:t>Защита р</w:t>
            </w:r>
            <w:r w:rsidRPr="002B7646">
              <w:rPr>
                <w:color w:val="000000"/>
              </w:rPr>
              <w:t>ефер</w:t>
            </w:r>
            <w:r>
              <w:rPr>
                <w:color w:val="000000"/>
              </w:rPr>
              <w:t>атов</w:t>
            </w:r>
          </w:p>
          <w:p w:rsidR="00EC62F4" w:rsidRPr="00601B77" w:rsidRDefault="00EC62F4" w:rsidP="00601B77">
            <w:pPr>
              <w:shd w:val="clear" w:color="auto" w:fill="FFFFFF"/>
              <w:jc w:val="both"/>
              <w:rPr>
                <w:color w:val="000000"/>
              </w:rPr>
            </w:pPr>
            <w:r>
              <w:rPr>
                <w:color w:val="000000"/>
              </w:rPr>
              <w:t>Практическое задание</w:t>
            </w:r>
          </w:p>
        </w:tc>
      </w:tr>
    </w:tbl>
    <w:p w:rsidR="00EC62F4" w:rsidRDefault="00EC62F4" w:rsidP="00D00133">
      <w:pPr>
        <w:autoSpaceDE w:val="0"/>
        <w:autoSpaceDN w:val="0"/>
        <w:adjustRightInd w:val="0"/>
        <w:ind w:left="720"/>
        <w:jc w:val="both"/>
        <w:rPr>
          <w:iCs/>
        </w:rPr>
      </w:pPr>
    </w:p>
    <w:p w:rsidR="00EC62F4" w:rsidRPr="00DC11F5" w:rsidRDefault="00EC62F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62F4" w:rsidRDefault="00EC62F4" w:rsidP="0001303E">
      <w:pPr>
        <w:autoSpaceDE w:val="0"/>
        <w:autoSpaceDN w:val="0"/>
        <w:adjustRightInd w:val="0"/>
        <w:ind w:left="720"/>
        <w:jc w:val="both"/>
        <w:rPr>
          <w:i/>
          <w:iCs/>
          <w:u w:val="single"/>
        </w:rPr>
      </w:pPr>
    </w:p>
    <w:p w:rsidR="00EC62F4" w:rsidRPr="009B1BE2" w:rsidRDefault="00EC62F4"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CD4ABD">
        <w:rPr>
          <w:rFonts w:ascii="Times New Roman" w:hAnsi="Times New Roman"/>
          <w:b/>
          <w:sz w:val="24"/>
          <w:szCs w:val="24"/>
        </w:rPr>
        <w:t>Волонтерство как ресурс личностного роста и общественного развития</w:t>
      </w:r>
    </w:p>
    <w:p w:rsidR="00EC62F4" w:rsidRPr="00466912" w:rsidRDefault="00EC62F4"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C62F4" w:rsidRDefault="00EC62F4" w:rsidP="00CD4ABD">
      <w:pPr>
        <w:ind w:left="709"/>
        <w:jc w:val="both"/>
      </w:pPr>
      <w:r>
        <w:t>1. Взаимосвязь добровольчества (волонтерства) с существенными и позитивными изменениями в личности человека.</w:t>
      </w:r>
    </w:p>
    <w:p w:rsidR="00EC62F4" w:rsidRDefault="00EC62F4" w:rsidP="00CD4ABD">
      <w:pPr>
        <w:ind w:left="709"/>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EC62F4" w:rsidRDefault="00EC62F4" w:rsidP="00CD4ABD">
      <w:pPr>
        <w:ind w:left="709"/>
        <w:jc w:val="both"/>
      </w:pPr>
      <w:r>
        <w:t>3. Формирование и развитие профессиональных качеств в волонтерской деятельности.</w:t>
      </w:r>
    </w:p>
    <w:p w:rsidR="00EC62F4" w:rsidRDefault="00EC62F4" w:rsidP="00CD4ABD">
      <w:pPr>
        <w:ind w:left="709"/>
        <w:jc w:val="both"/>
      </w:pPr>
      <w:r>
        <w:t>4. Роль волонтерской деятельности в процессе саморазвития и самореализации.</w:t>
      </w:r>
    </w:p>
    <w:p w:rsidR="00EC62F4" w:rsidRDefault="00EC62F4" w:rsidP="0001303E">
      <w:pPr>
        <w:ind w:firstLine="708"/>
        <w:jc w:val="both"/>
        <w:rPr>
          <w:bCs/>
          <w:i/>
        </w:rPr>
      </w:pPr>
    </w:p>
    <w:p w:rsidR="00EC62F4" w:rsidRDefault="00EC62F4"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C62F4" w:rsidRDefault="00EC62F4" w:rsidP="0001303E">
      <w:pPr>
        <w:ind w:firstLine="708"/>
        <w:jc w:val="both"/>
      </w:pPr>
    </w:p>
    <w:p w:rsidR="00EC62F4" w:rsidRPr="000E0EDC" w:rsidRDefault="00EC62F4" w:rsidP="00CD4ABD">
      <w:pPr>
        <w:ind w:firstLine="708"/>
        <w:jc w:val="both"/>
        <w:rPr>
          <w:i/>
        </w:rPr>
      </w:pPr>
      <w:r w:rsidRPr="000E0EDC">
        <w:rPr>
          <w:i/>
        </w:rPr>
        <w:t>Защита реферат</w:t>
      </w:r>
      <w:r>
        <w:rPr>
          <w:i/>
        </w:rPr>
        <w:t>а по одной из предложенных тем:</w:t>
      </w:r>
    </w:p>
    <w:p w:rsidR="00EC62F4" w:rsidRDefault="00EC62F4" w:rsidP="000E0EDC">
      <w:pPr>
        <w:ind w:firstLine="708"/>
        <w:jc w:val="both"/>
      </w:pPr>
      <w:r>
        <w:t>1. Государственная политика в области развития добровольчества (волонтерства).</w:t>
      </w:r>
    </w:p>
    <w:p w:rsidR="00EC62F4" w:rsidRDefault="00EC62F4"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C62F4" w:rsidRDefault="00EC62F4"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EC62F4" w:rsidRDefault="00EC62F4"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C62F4" w:rsidRDefault="00EC62F4"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C62F4" w:rsidRDefault="00EC62F4" w:rsidP="00CD4ABD">
      <w:pPr>
        <w:ind w:firstLine="708"/>
        <w:jc w:val="both"/>
      </w:pPr>
    </w:p>
    <w:p w:rsidR="00EC62F4" w:rsidRPr="00683A56" w:rsidRDefault="00EC62F4" w:rsidP="00CD4ABD">
      <w:pPr>
        <w:ind w:firstLine="708"/>
        <w:jc w:val="both"/>
        <w:rPr>
          <w:i/>
        </w:rPr>
      </w:pPr>
      <w:r w:rsidRPr="00683A56">
        <w:rPr>
          <w:i/>
        </w:rPr>
        <w:t>Представление конспект</w:t>
      </w:r>
      <w:r>
        <w:rPr>
          <w:i/>
        </w:rPr>
        <w:t>а однойнаучной публикации (по выбору из предложенных)</w:t>
      </w:r>
    </w:p>
    <w:p w:rsidR="00EC62F4" w:rsidRDefault="00EC62F4"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Hyperlink"/>
            <w:shd w:val="clear" w:color="auto" w:fill="FFFFFF"/>
          </w:rPr>
          <w:t>https://cyberleninka.ru/article/n/volonterskoe-dvizhenie-kak-faktor-razvitiya-sotsialnoy-aktivnostimolodezhi/viewer</w:t>
        </w:r>
      </w:hyperlink>
    </w:p>
    <w:p w:rsidR="00EC62F4" w:rsidRDefault="00EC62F4"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Hyperlink"/>
          </w:rPr>
          <w:t>https://cyberleninka.ru/article/n/osobennosti-internet-obscheniyavolonterov/viewer</w:t>
        </w:r>
      </w:hyperlink>
    </w:p>
    <w:p w:rsidR="00EC62F4" w:rsidRDefault="00EC62F4" w:rsidP="00161029">
      <w:pPr>
        <w:ind w:firstLine="360"/>
        <w:jc w:val="both"/>
      </w:pPr>
      <w:r>
        <w:t>3)</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Hyperlink"/>
          </w:rPr>
          <w:t>https://cyberleninka.ru/article/n/rol-volonterskoy-deyatelnosti-v-razvitii-sotsialno-znachimyhlichnostnyh-kachestv-studentov/viewer</w:t>
        </w:r>
      </w:hyperlink>
    </w:p>
    <w:p w:rsidR="00EC62F4" w:rsidRDefault="00EC62F4" w:rsidP="00161029">
      <w:pPr>
        <w:ind w:firstLine="360"/>
        <w:jc w:val="both"/>
      </w:pPr>
    </w:p>
    <w:p w:rsidR="00EC62F4" w:rsidRPr="00B15AFA" w:rsidRDefault="00EC62F4" w:rsidP="00B15AFA">
      <w:pPr>
        <w:ind w:firstLine="708"/>
        <w:jc w:val="both"/>
        <w:rPr>
          <w:i/>
        </w:rPr>
      </w:pPr>
      <w:r w:rsidRPr="00B15AFA">
        <w:rPr>
          <w:i/>
        </w:rPr>
        <w:t>Практическое задание:</w:t>
      </w:r>
    </w:p>
    <w:p w:rsidR="00EC62F4" w:rsidRDefault="00EC62F4"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C62F4" w:rsidRDefault="00EC62F4" w:rsidP="0001303E">
      <w:pPr>
        <w:pStyle w:val="1"/>
        <w:spacing w:after="0" w:line="240" w:lineRule="auto"/>
        <w:ind w:left="0"/>
        <w:jc w:val="both"/>
        <w:rPr>
          <w:sz w:val="24"/>
          <w:szCs w:val="24"/>
        </w:rPr>
      </w:pPr>
    </w:p>
    <w:p w:rsidR="00EC62F4" w:rsidRPr="00535033" w:rsidRDefault="00EC62F4" w:rsidP="007855F8">
      <w:pPr>
        <w:pStyle w:val="1"/>
        <w:spacing w:after="0" w:line="240" w:lineRule="auto"/>
        <w:ind w:left="567"/>
        <w:jc w:val="both"/>
        <w:rPr>
          <w:rFonts w:ascii="Times New Roman" w:hAnsi="Times New Roman"/>
          <w:bCs/>
          <w:i/>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r w:rsidRPr="00535033">
        <w:rPr>
          <w:rFonts w:ascii="Times New Roman" w:hAnsi="Times New Roman"/>
          <w:bCs/>
          <w:i/>
          <w:sz w:val="24"/>
          <w:szCs w:val="24"/>
        </w:rPr>
        <w:t>Вопросы к занятию</w:t>
      </w:r>
    </w:p>
    <w:p w:rsidR="00EC62F4" w:rsidRPr="00D828B9" w:rsidRDefault="00EC62F4" w:rsidP="00D828B9">
      <w:pPr>
        <w:pStyle w:val="BodyTextIndent"/>
        <w:ind w:left="567"/>
        <w:jc w:val="both"/>
        <w:rPr>
          <w:lang w:val="ru-RU"/>
        </w:rPr>
      </w:pPr>
      <w:r w:rsidRPr="00D828B9">
        <w:rPr>
          <w:lang w:val="ru-RU"/>
        </w:rPr>
        <w:t>1. Цели и задачи добровольческой (волонтерской) деятельности.</w:t>
      </w:r>
    </w:p>
    <w:p w:rsidR="00EC62F4" w:rsidRPr="00D828B9" w:rsidRDefault="00EC62F4" w:rsidP="00D828B9">
      <w:pPr>
        <w:pStyle w:val="BodyTextIndent"/>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C62F4" w:rsidRPr="00D828B9" w:rsidRDefault="00EC62F4" w:rsidP="00D828B9">
      <w:pPr>
        <w:pStyle w:val="BodyTextIndent"/>
        <w:ind w:left="567"/>
        <w:jc w:val="both"/>
        <w:rPr>
          <w:lang w:val="ru-RU"/>
        </w:rPr>
      </w:pPr>
      <w:r w:rsidRPr="00D828B9">
        <w:rPr>
          <w:lang w:val="ru-RU"/>
        </w:rPr>
        <w:t>3. Механизмы и технологии добровольческой деятельности.</w:t>
      </w:r>
    </w:p>
    <w:p w:rsidR="00EC62F4" w:rsidRDefault="00EC62F4" w:rsidP="00D828B9">
      <w:pPr>
        <w:pStyle w:val="BodyTextIndent"/>
        <w:spacing w:after="0"/>
        <w:ind w:left="567"/>
        <w:jc w:val="both"/>
        <w:rPr>
          <w:b/>
          <w:lang w:val="ru-RU"/>
        </w:rPr>
      </w:pPr>
      <w:r w:rsidRPr="00D828B9">
        <w:rPr>
          <w:lang w:val="ru-RU"/>
        </w:rPr>
        <w:t>4. Социальное проектирование. Благотворительность.</w:t>
      </w:r>
    </w:p>
    <w:p w:rsidR="00EC62F4" w:rsidRDefault="00EC62F4" w:rsidP="0001303E">
      <w:pPr>
        <w:ind w:right="-6" w:firstLine="567"/>
        <w:jc w:val="both"/>
        <w:rPr>
          <w:bCs/>
          <w:i/>
        </w:rPr>
      </w:pPr>
    </w:p>
    <w:p w:rsidR="00EC62F4" w:rsidRDefault="00EC62F4" w:rsidP="00363DD7">
      <w:pPr>
        <w:ind w:firstLine="708"/>
        <w:jc w:val="both"/>
      </w:pPr>
      <w:r>
        <w:rPr>
          <w:i/>
        </w:rPr>
        <w:t>П</w:t>
      </w:r>
      <w:r w:rsidRPr="00466912">
        <w:rPr>
          <w:i/>
        </w:rPr>
        <w:t>одготовка и защита информационного проекта (презентации)</w:t>
      </w:r>
      <w:r>
        <w:t>: представить проблемы социальных групп, нуждающихся в волонтерской поддержке, технологии социального волонтерства в форме презентации.</w:t>
      </w:r>
    </w:p>
    <w:p w:rsidR="00EC62F4" w:rsidRDefault="00EC62F4" w:rsidP="0001303E">
      <w:pPr>
        <w:ind w:right="-6" w:firstLine="567"/>
        <w:jc w:val="both"/>
        <w:rPr>
          <w:i/>
        </w:rPr>
      </w:pPr>
    </w:p>
    <w:p w:rsidR="00EC62F4" w:rsidRPr="000E0EDC" w:rsidRDefault="00EC62F4" w:rsidP="001038E0">
      <w:pPr>
        <w:ind w:firstLine="708"/>
        <w:jc w:val="both"/>
        <w:rPr>
          <w:i/>
        </w:rPr>
      </w:pPr>
      <w:r>
        <w:rPr>
          <w:i/>
        </w:rPr>
        <w:t>Представление эссе по одной из предложенных тем:</w:t>
      </w:r>
    </w:p>
    <w:p w:rsidR="00EC62F4" w:rsidRPr="001038E0" w:rsidRDefault="00EC62F4" w:rsidP="00DE0930">
      <w:pPr>
        <w:numPr>
          <w:ilvl w:val="0"/>
          <w:numId w:val="15"/>
        </w:numPr>
        <w:jc w:val="both"/>
        <w:rPr>
          <w:color w:val="000000"/>
        </w:rPr>
      </w:pPr>
      <w:r w:rsidRPr="001038E0">
        <w:rPr>
          <w:color w:val="000000"/>
        </w:rPr>
        <w:t>Миссия и роли волонтерства</w:t>
      </w:r>
    </w:p>
    <w:p w:rsidR="00EC62F4" w:rsidRPr="001038E0" w:rsidRDefault="00EC62F4" w:rsidP="00DE0930">
      <w:pPr>
        <w:numPr>
          <w:ilvl w:val="0"/>
          <w:numId w:val="15"/>
        </w:numPr>
        <w:jc w:val="both"/>
        <w:rPr>
          <w:color w:val="000000"/>
        </w:rPr>
      </w:pPr>
      <w:r w:rsidRPr="001038E0">
        <w:rPr>
          <w:color w:val="000000"/>
        </w:rPr>
        <w:t>Трудный и вдохновляющий опыт волонтерства</w:t>
      </w:r>
    </w:p>
    <w:p w:rsidR="00EC62F4" w:rsidRPr="001038E0" w:rsidRDefault="00EC62F4" w:rsidP="00DE0930">
      <w:pPr>
        <w:numPr>
          <w:ilvl w:val="0"/>
          <w:numId w:val="15"/>
        </w:numPr>
        <w:jc w:val="both"/>
        <w:rPr>
          <w:color w:val="000000"/>
        </w:rPr>
      </w:pPr>
      <w:r w:rsidRPr="001038E0">
        <w:rPr>
          <w:color w:val="000000"/>
        </w:rPr>
        <w:t>Здесь и сейчас в волонтерском опыте</w:t>
      </w:r>
    </w:p>
    <w:p w:rsidR="00EC62F4" w:rsidRPr="001038E0" w:rsidRDefault="00EC62F4" w:rsidP="00DE0930">
      <w:pPr>
        <w:numPr>
          <w:ilvl w:val="0"/>
          <w:numId w:val="15"/>
        </w:numPr>
        <w:jc w:val="both"/>
        <w:rPr>
          <w:color w:val="000000"/>
        </w:rPr>
      </w:pPr>
      <w:r w:rsidRPr="001038E0">
        <w:rPr>
          <w:color w:val="000000"/>
        </w:rPr>
        <w:t>Что такое милосердие?</w:t>
      </w:r>
    </w:p>
    <w:p w:rsidR="00EC62F4" w:rsidRPr="001038E0" w:rsidRDefault="00EC62F4" w:rsidP="00DE0930">
      <w:pPr>
        <w:numPr>
          <w:ilvl w:val="0"/>
          <w:numId w:val="15"/>
        </w:numPr>
        <w:jc w:val="both"/>
        <w:rPr>
          <w:color w:val="000000"/>
        </w:rPr>
      </w:pPr>
      <w:r w:rsidRPr="001038E0">
        <w:rPr>
          <w:color w:val="000000"/>
        </w:rPr>
        <w:t>Волонтерство как образ жизни современной молодежи</w:t>
      </w:r>
    </w:p>
    <w:p w:rsidR="00EC62F4" w:rsidRPr="001038E0" w:rsidRDefault="00EC62F4" w:rsidP="00DE0930">
      <w:pPr>
        <w:numPr>
          <w:ilvl w:val="0"/>
          <w:numId w:val="15"/>
        </w:numPr>
        <w:jc w:val="both"/>
        <w:rPr>
          <w:color w:val="000000"/>
        </w:rPr>
      </w:pPr>
      <w:r w:rsidRPr="001038E0">
        <w:rPr>
          <w:color w:val="000000"/>
        </w:rPr>
        <w:t>Почему я волонтер?</w:t>
      </w:r>
    </w:p>
    <w:p w:rsidR="00EC62F4" w:rsidRPr="001038E0" w:rsidRDefault="00EC62F4" w:rsidP="00DE0930">
      <w:pPr>
        <w:numPr>
          <w:ilvl w:val="0"/>
          <w:numId w:val="15"/>
        </w:numPr>
        <w:jc w:val="both"/>
        <w:rPr>
          <w:color w:val="000000"/>
        </w:rPr>
      </w:pPr>
      <w:r w:rsidRPr="001038E0">
        <w:rPr>
          <w:color w:val="000000"/>
        </w:rPr>
        <w:t>Почему я будут волонетером? Мотивация волонетрской деятельности</w:t>
      </w:r>
    </w:p>
    <w:p w:rsidR="00EC62F4" w:rsidRPr="001038E0" w:rsidRDefault="00EC62F4" w:rsidP="00DE0930">
      <w:pPr>
        <w:numPr>
          <w:ilvl w:val="0"/>
          <w:numId w:val="15"/>
        </w:numPr>
        <w:jc w:val="both"/>
        <w:rPr>
          <w:color w:val="000000"/>
        </w:rPr>
      </w:pPr>
      <w:r w:rsidRPr="001038E0">
        <w:rPr>
          <w:color w:val="000000"/>
        </w:rPr>
        <w:t>10 причин стать волонтером: мотивационное эссе</w:t>
      </w:r>
    </w:p>
    <w:p w:rsidR="00EC62F4" w:rsidRPr="001038E0" w:rsidRDefault="00EC62F4" w:rsidP="00DE0930">
      <w:pPr>
        <w:numPr>
          <w:ilvl w:val="0"/>
          <w:numId w:val="15"/>
        </w:numPr>
        <w:jc w:val="both"/>
        <w:rPr>
          <w:color w:val="000000"/>
        </w:rPr>
      </w:pPr>
      <w:r w:rsidRPr="001038E0">
        <w:rPr>
          <w:color w:val="000000"/>
        </w:rPr>
        <w:t>Границы ответственности волонтера</w:t>
      </w:r>
    </w:p>
    <w:p w:rsidR="00EC62F4" w:rsidRPr="001038E0" w:rsidRDefault="00EC62F4" w:rsidP="00DE0930">
      <w:pPr>
        <w:numPr>
          <w:ilvl w:val="0"/>
          <w:numId w:val="15"/>
        </w:numPr>
        <w:jc w:val="both"/>
        <w:rPr>
          <w:color w:val="000000"/>
        </w:rPr>
      </w:pPr>
      <w:r w:rsidRPr="001038E0">
        <w:rPr>
          <w:color w:val="000000"/>
        </w:rPr>
        <w:t>Поиск ресурса: стать подопечным самому себе</w:t>
      </w:r>
    </w:p>
    <w:p w:rsidR="00EC62F4" w:rsidRPr="001038E0" w:rsidRDefault="00EC62F4" w:rsidP="00DE0930">
      <w:pPr>
        <w:numPr>
          <w:ilvl w:val="0"/>
          <w:numId w:val="15"/>
        </w:numPr>
        <w:jc w:val="both"/>
        <w:rPr>
          <w:color w:val="000000"/>
        </w:rPr>
      </w:pPr>
      <w:r w:rsidRPr="001038E0">
        <w:rPr>
          <w:color w:val="000000"/>
        </w:rPr>
        <w:t>Эмоциональное выгорание и профилактика стресса волонтера</w:t>
      </w:r>
    </w:p>
    <w:p w:rsidR="00EC62F4" w:rsidRPr="001038E0" w:rsidRDefault="00EC62F4" w:rsidP="00DE0930">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EC62F4" w:rsidRPr="001038E0" w:rsidRDefault="00EC62F4" w:rsidP="00DE0930">
      <w:pPr>
        <w:numPr>
          <w:ilvl w:val="0"/>
          <w:numId w:val="15"/>
        </w:numPr>
        <w:jc w:val="both"/>
        <w:rPr>
          <w:color w:val="000000"/>
        </w:rPr>
      </w:pPr>
      <w:r w:rsidRPr="001038E0">
        <w:rPr>
          <w:color w:val="000000"/>
        </w:rPr>
        <w:t>Баланс занятости и отдыха волонтера</w:t>
      </w:r>
    </w:p>
    <w:p w:rsidR="00EC62F4" w:rsidRPr="001038E0" w:rsidRDefault="00EC62F4" w:rsidP="00DE0930">
      <w:pPr>
        <w:numPr>
          <w:ilvl w:val="0"/>
          <w:numId w:val="15"/>
        </w:numPr>
        <w:jc w:val="both"/>
        <w:rPr>
          <w:color w:val="000000"/>
        </w:rPr>
      </w:pPr>
      <w:r w:rsidRPr="001038E0">
        <w:rPr>
          <w:color w:val="000000"/>
        </w:rPr>
        <w:t>Мой план волонтерской работы на год</w:t>
      </w:r>
    </w:p>
    <w:p w:rsidR="00EC62F4" w:rsidRPr="001038E0" w:rsidRDefault="00EC62F4" w:rsidP="00DE0930">
      <w:pPr>
        <w:numPr>
          <w:ilvl w:val="0"/>
          <w:numId w:val="15"/>
        </w:numPr>
        <w:jc w:val="both"/>
        <w:rPr>
          <w:color w:val="000000"/>
        </w:rPr>
      </w:pPr>
      <w:r w:rsidRPr="001038E0">
        <w:rPr>
          <w:color w:val="000000"/>
        </w:rPr>
        <w:t>Методы поощрения волонтеров</w:t>
      </w:r>
    </w:p>
    <w:p w:rsidR="00EC62F4" w:rsidRPr="001038E0" w:rsidRDefault="00EC62F4" w:rsidP="00DE0930">
      <w:pPr>
        <w:numPr>
          <w:ilvl w:val="0"/>
          <w:numId w:val="15"/>
        </w:numPr>
        <w:jc w:val="both"/>
        <w:rPr>
          <w:color w:val="000000"/>
        </w:rPr>
      </w:pPr>
      <w:r w:rsidRPr="001038E0">
        <w:rPr>
          <w:color w:val="000000"/>
        </w:rPr>
        <w:t>Ресурсы и риски моего нового волонтерского сезона</w:t>
      </w:r>
    </w:p>
    <w:p w:rsidR="00EC62F4" w:rsidRPr="001038E0" w:rsidRDefault="00EC62F4" w:rsidP="00DE0930">
      <w:pPr>
        <w:numPr>
          <w:ilvl w:val="0"/>
          <w:numId w:val="15"/>
        </w:numPr>
        <w:jc w:val="both"/>
        <w:rPr>
          <w:color w:val="000000"/>
        </w:rPr>
      </w:pPr>
      <w:r w:rsidRPr="001038E0">
        <w:rPr>
          <w:color w:val="000000"/>
        </w:rPr>
        <w:t>Волонтерские технологии и техники</w:t>
      </w:r>
    </w:p>
    <w:p w:rsidR="00EC62F4" w:rsidRPr="001038E0" w:rsidRDefault="00EC62F4" w:rsidP="00DE0930">
      <w:pPr>
        <w:numPr>
          <w:ilvl w:val="0"/>
          <w:numId w:val="15"/>
        </w:numPr>
        <w:jc w:val="both"/>
        <w:rPr>
          <w:color w:val="000000"/>
        </w:rPr>
      </w:pPr>
      <w:r w:rsidRPr="001038E0">
        <w:rPr>
          <w:color w:val="000000"/>
        </w:rPr>
        <w:t>Современные навыки, необходимые волонтеру</w:t>
      </w:r>
    </w:p>
    <w:p w:rsidR="00EC62F4" w:rsidRPr="001038E0" w:rsidRDefault="00EC62F4" w:rsidP="00DE0930">
      <w:pPr>
        <w:numPr>
          <w:ilvl w:val="0"/>
          <w:numId w:val="15"/>
        </w:numPr>
        <w:jc w:val="both"/>
        <w:rPr>
          <w:color w:val="000000"/>
        </w:rPr>
      </w:pPr>
      <w:r w:rsidRPr="001038E0">
        <w:rPr>
          <w:color w:val="000000"/>
        </w:rPr>
        <w:t>Информационные технологии в работе волонтеров</w:t>
      </w:r>
    </w:p>
    <w:p w:rsidR="00EC62F4" w:rsidRPr="001038E0" w:rsidRDefault="00EC62F4" w:rsidP="00DE0930">
      <w:pPr>
        <w:numPr>
          <w:ilvl w:val="0"/>
          <w:numId w:val="15"/>
        </w:numPr>
        <w:jc w:val="both"/>
        <w:rPr>
          <w:color w:val="000000"/>
        </w:rPr>
      </w:pPr>
      <w:r w:rsidRPr="001038E0">
        <w:rPr>
          <w:color w:val="000000"/>
        </w:rPr>
        <w:t>Основы проектирования и проведения социальных дел</w:t>
      </w:r>
    </w:p>
    <w:p w:rsidR="00EC62F4" w:rsidRPr="001038E0" w:rsidRDefault="00EC62F4" w:rsidP="00DE0930">
      <w:pPr>
        <w:numPr>
          <w:ilvl w:val="0"/>
          <w:numId w:val="15"/>
        </w:numPr>
        <w:jc w:val="both"/>
        <w:rPr>
          <w:color w:val="000000"/>
        </w:rPr>
      </w:pPr>
      <w:r w:rsidRPr="001038E0">
        <w:rPr>
          <w:color w:val="000000"/>
        </w:rPr>
        <w:t>Игровые технологии в работе волонтера</w:t>
      </w:r>
    </w:p>
    <w:p w:rsidR="00EC62F4" w:rsidRPr="001038E0" w:rsidRDefault="00EC62F4" w:rsidP="00DE0930">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C62F4" w:rsidRPr="001038E0" w:rsidRDefault="00EC62F4" w:rsidP="00DE0930">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C62F4" w:rsidRDefault="00EC62F4" w:rsidP="00DE0930">
      <w:pPr>
        <w:numPr>
          <w:ilvl w:val="0"/>
          <w:numId w:val="15"/>
        </w:numPr>
        <w:jc w:val="both"/>
        <w:rPr>
          <w:color w:val="000000"/>
        </w:rPr>
      </w:pPr>
      <w:r w:rsidRPr="001038E0">
        <w:rPr>
          <w:color w:val="000000"/>
        </w:rPr>
        <w:t>Современный взгляд на волонтерский менеджмент</w:t>
      </w:r>
    </w:p>
    <w:p w:rsidR="00EC62F4" w:rsidRDefault="00EC62F4" w:rsidP="00DE0930">
      <w:pPr>
        <w:numPr>
          <w:ilvl w:val="0"/>
          <w:numId w:val="15"/>
        </w:numPr>
        <w:jc w:val="both"/>
        <w:rPr>
          <w:color w:val="000000"/>
        </w:rPr>
      </w:pPr>
      <w:r w:rsidRPr="001038E0">
        <w:rPr>
          <w:color w:val="000000"/>
        </w:rPr>
        <w:t>Современная документация в волонтерском менеджменте</w:t>
      </w:r>
    </w:p>
    <w:p w:rsidR="00EC62F4" w:rsidRDefault="00EC62F4" w:rsidP="008F51A8">
      <w:pPr>
        <w:jc w:val="both"/>
        <w:rPr>
          <w:color w:val="000000"/>
        </w:rPr>
      </w:pPr>
    </w:p>
    <w:p w:rsidR="00EC62F4" w:rsidRPr="00683A56" w:rsidRDefault="00EC62F4" w:rsidP="008F51A8">
      <w:pPr>
        <w:ind w:firstLine="708"/>
        <w:jc w:val="both"/>
        <w:rPr>
          <w:i/>
        </w:rPr>
      </w:pPr>
      <w:r w:rsidRPr="00683A56">
        <w:rPr>
          <w:i/>
        </w:rPr>
        <w:t>Представление конспект</w:t>
      </w:r>
      <w:r>
        <w:rPr>
          <w:i/>
        </w:rPr>
        <w:t>а однойнаучной публикации (по выбору из предложенных)</w:t>
      </w:r>
    </w:p>
    <w:p w:rsidR="00EC62F4" w:rsidRDefault="00EC62F4"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Hyperlink"/>
          </w:rPr>
          <w:t>https://cyberleninka.ru/article/n/spetsifika-volonterskoy-deyatelnosti-v-sovremennoy-rossiiregionalnye-praktiki/viewer</w:t>
        </w:r>
      </w:hyperlink>
    </w:p>
    <w:p w:rsidR="00EC62F4" w:rsidRDefault="00EC62F4" w:rsidP="008F51A8">
      <w:pPr>
        <w:ind w:firstLine="360"/>
        <w:jc w:val="both"/>
      </w:pPr>
      <w:r>
        <w:t>2)</w:t>
      </w:r>
      <w:r w:rsidRPr="00CD7D1E">
        <w:t xml:space="preserve">Паршакова, Ю. А. Специфика организации волонтерских движений [Электронный ресурс]. – Режим доступа: </w:t>
      </w:r>
      <w:hyperlink r:id="rId19" w:history="1">
        <w:r w:rsidRPr="00EC28FD">
          <w:rPr>
            <w:rStyle w:val="Hyperlink"/>
          </w:rPr>
          <w:t>https://cyberleninka.ru/article/n/spetsifika-organizatsii-volonterskihdvizheniy/viewer</w:t>
        </w:r>
      </w:hyperlink>
    </w:p>
    <w:p w:rsidR="00EC62F4" w:rsidRDefault="00EC62F4"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Hyperlink"/>
          </w:rPr>
          <w:t>https://cyberleninka.ru/article/n/issledovanie-effektivnosti-putey-vovlecheniya-molodezhi-vvolonterskuyu-deyatelnost-v-narodnoy-druzhine/viewer</w:t>
        </w:r>
      </w:hyperlink>
    </w:p>
    <w:p w:rsidR="00EC62F4" w:rsidRDefault="00EC62F4" w:rsidP="008F51A8">
      <w:pPr>
        <w:ind w:firstLine="360"/>
        <w:jc w:val="both"/>
      </w:pPr>
    </w:p>
    <w:p w:rsidR="00EC62F4" w:rsidRPr="000E0EDC" w:rsidRDefault="00EC62F4" w:rsidP="00091991">
      <w:pPr>
        <w:ind w:firstLine="708"/>
        <w:jc w:val="both"/>
        <w:rPr>
          <w:i/>
        </w:rPr>
      </w:pPr>
      <w:r w:rsidRPr="000E0EDC">
        <w:rPr>
          <w:i/>
        </w:rPr>
        <w:t>Защита реферат</w:t>
      </w:r>
      <w:r>
        <w:rPr>
          <w:i/>
        </w:rPr>
        <w:t>а по одной из предложенных тем:</w:t>
      </w:r>
    </w:p>
    <w:p w:rsidR="00EC62F4" w:rsidRDefault="00EC62F4" w:rsidP="008F51A8">
      <w:pPr>
        <w:ind w:firstLine="360"/>
        <w:jc w:val="both"/>
      </w:pPr>
      <w:r>
        <w:t>1.Социальное волонтерство</w:t>
      </w:r>
    </w:p>
    <w:p w:rsidR="00EC62F4" w:rsidRDefault="00EC62F4" w:rsidP="008F51A8">
      <w:pPr>
        <w:ind w:firstLine="360"/>
        <w:jc w:val="both"/>
      </w:pPr>
      <w:r>
        <w:t>2.Событийное волонтерство</w:t>
      </w:r>
    </w:p>
    <w:p w:rsidR="00EC62F4" w:rsidRDefault="00EC62F4" w:rsidP="008F51A8">
      <w:pPr>
        <w:ind w:firstLine="360"/>
        <w:jc w:val="both"/>
      </w:pPr>
      <w:r>
        <w:t>3.Спортивное волонтерство</w:t>
      </w:r>
    </w:p>
    <w:p w:rsidR="00EC62F4" w:rsidRDefault="00EC62F4" w:rsidP="008F51A8">
      <w:pPr>
        <w:ind w:firstLine="360"/>
        <w:jc w:val="both"/>
      </w:pPr>
      <w:r>
        <w:t>4.Экологическое волонтерство</w:t>
      </w:r>
    </w:p>
    <w:p w:rsidR="00EC62F4" w:rsidRDefault="00EC62F4" w:rsidP="008F51A8">
      <w:pPr>
        <w:ind w:firstLine="360"/>
        <w:jc w:val="both"/>
      </w:pPr>
      <w:r>
        <w:t>5.Арт-волонтерство</w:t>
      </w:r>
    </w:p>
    <w:p w:rsidR="00EC62F4" w:rsidRDefault="00EC62F4" w:rsidP="008F51A8">
      <w:pPr>
        <w:ind w:firstLine="360"/>
        <w:jc w:val="both"/>
      </w:pPr>
      <w:r>
        <w:t>6.Волонтерство в чрезвычайных ситуациях</w:t>
      </w:r>
    </w:p>
    <w:p w:rsidR="00EC62F4" w:rsidRDefault="00EC62F4" w:rsidP="008F51A8">
      <w:pPr>
        <w:jc w:val="both"/>
        <w:rPr>
          <w:color w:val="000000"/>
        </w:rPr>
      </w:pPr>
    </w:p>
    <w:p w:rsidR="00EC62F4" w:rsidRPr="00B15AFA" w:rsidRDefault="00EC62F4" w:rsidP="007B6F02">
      <w:pPr>
        <w:ind w:firstLine="708"/>
        <w:jc w:val="both"/>
        <w:rPr>
          <w:i/>
        </w:rPr>
      </w:pPr>
      <w:r w:rsidRPr="00B15AFA">
        <w:rPr>
          <w:i/>
        </w:rPr>
        <w:t>Практическое задание:</w:t>
      </w:r>
    </w:p>
    <w:p w:rsidR="00EC62F4" w:rsidRPr="007B6F02" w:rsidRDefault="00EC62F4"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C62F4" w:rsidRPr="001038E0" w:rsidRDefault="00EC62F4" w:rsidP="007B6F02">
      <w:pPr>
        <w:jc w:val="both"/>
        <w:rPr>
          <w:color w:val="000000"/>
        </w:rPr>
      </w:pPr>
      <w:r w:rsidRPr="007B6F02">
        <w:rPr>
          <w:color w:val="000000"/>
        </w:rPr>
        <w:t>добровольной помощи в истории России</w:t>
      </w:r>
    </w:p>
    <w:p w:rsidR="00EC62F4" w:rsidRPr="00466912" w:rsidRDefault="00EC62F4" w:rsidP="001038E0">
      <w:pPr>
        <w:jc w:val="both"/>
        <w:rPr>
          <w:color w:val="000000"/>
        </w:rPr>
      </w:pPr>
    </w:p>
    <w:p w:rsidR="00EC62F4" w:rsidRPr="00EB3314" w:rsidRDefault="00EC62F4"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C62F4" w:rsidRDefault="00EC62F4" w:rsidP="0001303E">
      <w:pPr>
        <w:ind w:firstLine="360"/>
        <w:jc w:val="both"/>
        <w:rPr>
          <w:i/>
        </w:rPr>
      </w:pPr>
    </w:p>
    <w:p w:rsidR="00EC62F4" w:rsidRPr="00466912" w:rsidRDefault="00EC62F4" w:rsidP="0001303E">
      <w:pPr>
        <w:ind w:firstLine="360"/>
        <w:jc w:val="both"/>
        <w:rPr>
          <w:i/>
        </w:rPr>
      </w:pPr>
      <w:r w:rsidRPr="00466912">
        <w:rPr>
          <w:i/>
        </w:rPr>
        <w:t>Вопросы к занятию</w:t>
      </w:r>
    </w:p>
    <w:p w:rsidR="00EC62F4" w:rsidRDefault="00EC62F4" w:rsidP="003507DC">
      <w:pPr>
        <w:jc w:val="both"/>
      </w:pPr>
      <w: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EC62F4" w:rsidRDefault="00EC62F4"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C62F4" w:rsidRDefault="00EC62F4" w:rsidP="003507DC">
      <w:pPr>
        <w:jc w:val="both"/>
      </w:pPr>
      <w:r>
        <w:t>3. Волонтерская деятельность как условие и фактор формирования социально значимых личностных свойств человека.</w:t>
      </w:r>
    </w:p>
    <w:p w:rsidR="00EC62F4" w:rsidRDefault="00EC62F4" w:rsidP="003507DC">
      <w:pPr>
        <w:jc w:val="both"/>
      </w:pPr>
      <w:r>
        <w:t>4. Основные потребности молодежи, реализуемые в рамках волонтерской деятельности.</w:t>
      </w:r>
    </w:p>
    <w:p w:rsidR="00EC62F4" w:rsidRDefault="00EC62F4" w:rsidP="003507DC">
      <w:pPr>
        <w:jc w:val="both"/>
      </w:pPr>
      <w:r>
        <w:t>5. Современные психологические технологии диагностики потенциальных волонтеров</w:t>
      </w:r>
    </w:p>
    <w:p w:rsidR="00EC62F4" w:rsidRDefault="00EC62F4"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62F4" w:rsidRDefault="00EC62F4" w:rsidP="003507DC">
      <w:pPr>
        <w:jc w:val="both"/>
      </w:pPr>
    </w:p>
    <w:p w:rsidR="00EC62F4" w:rsidRDefault="00EC62F4" w:rsidP="00740559">
      <w:pPr>
        <w:pStyle w:val="ListParagraph"/>
        <w:ind w:left="0" w:firstLine="708"/>
        <w:jc w:val="both"/>
        <w:rPr>
          <w:i/>
        </w:rPr>
      </w:pPr>
      <w:r>
        <w:rPr>
          <w:i/>
        </w:rPr>
        <w:t xml:space="preserve">Составить </w:t>
      </w:r>
      <w:r w:rsidRPr="00740559">
        <w:rPr>
          <w:i/>
        </w:rPr>
        <w:t>аннотац</w:t>
      </w:r>
      <w:r>
        <w:rPr>
          <w:i/>
        </w:rPr>
        <w:t>ии к следующим материалам:</w:t>
      </w:r>
    </w:p>
    <w:p w:rsidR="00EC62F4" w:rsidRDefault="00EC62F4" w:rsidP="00DE0930">
      <w:pPr>
        <w:pStyle w:val="ListParagraph"/>
        <w:numPr>
          <w:ilvl w:val="0"/>
          <w:numId w:val="16"/>
        </w:numPr>
        <w:jc w:val="both"/>
      </w:pPr>
      <w:r>
        <w:t xml:space="preserve">Глава 1. </w:t>
      </w:r>
      <w:r w:rsidRPr="00C32FAE">
        <w:t>Волонтерскаядеятельностьвсистемероссийскогоправа</w:t>
      </w:r>
    </w:p>
    <w:p w:rsidR="00EC62F4" w:rsidRPr="00C32FAE" w:rsidRDefault="00EC62F4" w:rsidP="00DE0930">
      <w:pPr>
        <w:pStyle w:val="ListParagraph"/>
        <w:numPr>
          <w:ilvl w:val="0"/>
          <w:numId w:val="16"/>
        </w:numPr>
        <w:jc w:val="both"/>
      </w:pPr>
      <w:r>
        <w:t xml:space="preserve">Глава 2. </w:t>
      </w:r>
      <w:r w:rsidRPr="00C32FAE">
        <w:t>Международноеправоиволонтеры</w:t>
      </w:r>
    </w:p>
    <w:p w:rsidR="00EC62F4" w:rsidRPr="00C32FAE" w:rsidRDefault="00EC62F4" w:rsidP="00740559">
      <w:pPr>
        <w:pStyle w:val="ListParagraph"/>
        <w:ind w:left="0" w:firstLine="708"/>
        <w:jc w:val="both"/>
        <w:rPr>
          <w:color w:val="000000"/>
        </w:rPr>
      </w:pPr>
      <w:r>
        <w:rPr>
          <w:color w:val="000000"/>
        </w:rPr>
        <w:t xml:space="preserve">Источник: </w:t>
      </w:r>
      <w:r w:rsidRPr="00C32FAE">
        <w:rPr>
          <w:color w:val="000000"/>
        </w:rPr>
        <w:t xml:space="preserve">Тимец, М. В. Правовое регулирование волонтерской деятельности [Электронный ресурс]: монография / М. В. Тимец. – Электрон.текстовые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Hyperlink"/>
          </w:rPr>
          <w:t>http://www.iprbookshop.ru/68907.html</w:t>
        </w:r>
      </w:hyperlink>
    </w:p>
    <w:p w:rsidR="00EC62F4" w:rsidRDefault="00EC62F4" w:rsidP="00807009">
      <w:pPr>
        <w:ind w:firstLine="708"/>
        <w:jc w:val="both"/>
        <w:rPr>
          <w:i/>
        </w:rPr>
      </w:pPr>
    </w:p>
    <w:p w:rsidR="00EC62F4" w:rsidRPr="000E0EDC" w:rsidRDefault="00EC62F4" w:rsidP="00807009">
      <w:pPr>
        <w:ind w:firstLine="708"/>
        <w:jc w:val="both"/>
        <w:rPr>
          <w:i/>
        </w:rPr>
      </w:pPr>
      <w:r w:rsidRPr="000E0EDC">
        <w:rPr>
          <w:i/>
        </w:rPr>
        <w:t>Защита реферат</w:t>
      </w:r>
      <w:r>
        <w:rPr>
          <w:i/>
        </w:rPr>
        <w:t>а по одной из предложенных тем:</w:t>
      </w:r>
    </w:p>
    <w:p w:rsidR="00EC62F4" w:rsidRDefault="00EC62F4" w:rsidP="00807009">
      <w:pPr>
        <w:jc w:val="both"/>
      </w:pPr>
      <w:r>
        <w:t>1. Основные нормативные документы, определяющие характер и границы волонтерского движения в современной России</w:t>
      </w:r>
    </w:p>
    <w:p w:rsidR="00EC62F4" w:rsidRDefault="00EC62F4" w:rsidP="00807009">
      <w:pPr>
        <w:jc w:val="both"/>
      </w:pPr>
      <w:r>
        <w:t>2. Подготовка волонтеров для ведения групповых занятий</w:t>
      </w:r>
    </w:p>
    <w:p w:rsidR="00EC62F4" w:rsidRDefault="00EC62F4" w:rsidP="00807009">
      <w:pPr>
        <w:jc w:val="both"/>
      </w:pPr>
      <w:r>
        <w:t>3. Организация работы агитбригад</w:t>
      </w:r>
    </w:p>
    <w:p w:rsidR="00EC62F4" w:rsidRDefault="00EC62F4" w:rsidP="00807009">
      <w:pPr>
        <w:jc w:val="both"/>
      </w:pPr>
      <w:r>
        <w:t>4. Методики работы волонтеров в условиях учреждений разных типов и видов</w:t>
      </w:r>
    </w:p>
    <w:p w:rsidR="00EC62F4" w:rsidRDefault="00EC62F4" w:rsidP="00807009">
      <w:pPr>
        <w:jc w:val="both"/>
      </w:pPr>
      <w:r>
        <w:t>5. Семейное волонтерство</w:t>
      </w:r>
    </w:p>
    <w:p w:rsidR="00EC62F4" w:rsidRDefault="00EC62F4" w:rsidP="00807009">
      <w:pPr>
        <w:jc w:val="both"/>
      </w:pPr>
      <w:r>
        <w:t>6. Психолого-педагогическое сопровождение деятельности волонтерской службы</w:t>
      </w:r>
    </w:p>
    <w:p w:rsidR="00EC62F4" w:rsidRDefault="00EC62F4" w:rsidP="003507DC">
      <w:pPr>
        <w:jc w:val="both"/>
      </w:pPr>
    </w:p>
    <w:p w:rsidR="00EC62F4" w:rsidRPr="00B15AFA" w:rsidRDefault="00EC62F4" w:rsidP="00B15AFA">
      <w:pPr>
        <w:ind w:firstLine="708"/>
        <w:jc w:val="both"/>
        <w:rPr>
          <w:i/>
        </w:rPr>
      </w:pPr>
      <w:r w:rsidRPr="00B15AFA">
        <w:rPr>
          <w:i/>
        </w:rPr>
        <w:t>Практическое задание:</w:t>
      </w:r>
    </w:p>
    <w:p w:rsidR="00EC62F4" w:rsidRDefault="00EC62F4" w:rsidP="003507DC">
      <w:pPr>
        <w:jc w:val="both"/>
      </w:pPr>
      <w:r w:rsidRPr="00B15AFA">
        <w:t>Кратко письменно раскройте тему «Теоретико-правовые основы существования некоммерческих организаций»</w:t>
      </w:r>
    </w:p>
    <w:p w:rsidR="00EC62F4" w:rsidRPr="00D87C00" w:rsidRDefault="00EC62F4"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C62F4" w:rsidRDefault="00EC62F4" w:rsidP="0001303E">
      <w:pPr>
        <w:jc w:val="both"/>
        <w:rPr>
          <w:b/>
        </w:rPr>
      </w:pPr>
    </w:p>
    <w:p w:rsidR="00EC62F4" w:rsidRDefault="00EC62F4"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C62F4" w:rsidRPr="00FA628D" w:rsidRDefault="00EC62F4" w:rsidP="0001303E">
      <w:pPr>
        <w:jc w:val="both"/>
        <w:rPr>
          <w:b/>
          <w:bCs/>
        </w:rPr>
      </w:pPr>
    </w:p>
    <w:p w:rsidR="00EC62F4" w:rsidRDefault="00EC62F4" w:rsidP="0001303E">
      <w:pPr>
        <w:ind w:firstLine="708"/>
        <w:jc w:val="both"/>
        <w:rPr>
          <w:bCs/>
          <w:i/>
        </w:rPr>
      </w:pPr>
      <w:r w:rsidRPr="00ED3E68">
        <w:rPr>
          <w:bCs/>
          <w:i/>
        </w:rPr>
        <w:t>Вопросы к занятию</w:t>
      </w:r>
    </w:p>
    <w:p w:rsidR="00EC62F4" w:rsidRPr="00595A54" w:rsidRDefault="00EC62F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 xml:space="preserve">1. Инновации в добровольчестве (волонтерстве) и деятельности социально ориентированных НКО. </w:t>
      </w:r>
    </w:p>
    <w:p w:rsidR="00EC62F4" w:rsidRPr="00595A54" w:rsidRDefault="00EC62F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C62F4" w:rsidRPr="008D5565" w:rsidRDefault="00EC62F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C62F4" w:rsidRDefault="00EC62F4" w:rsidP="009B1BE2">
      <w:pPr>
        <w:pStyle w:val="1"/>
        <w:spacing w:after="0" w:line="240" w:lineRule="auto"/>
        <w:ind w:left="0"/>
        <w:jc w:val="both"/>
        <w:rPr>
          <w:rFonts w:ascii="Times New Roman" w:hAnsi="Times New Roman"/>
          <w:sz w:val="24"/>
          <w:szCs w:val="24"/>
        </w:rPr>
      </w:pPr>
    </w:p>
    <w:p w:rsidR="00EC62F4" w:rsidRPr="000E0EDC" w:rsidRDefault="00EC62F4" w:rsidP="00225BB7">
      <w:pPr>
        <w:ind w:firstLine="708"/>
        <w:jc w:val="both"/>
        <w:rPr>
          <w:i/>
        </w:rPr>
      </w:pPr>
      <w:r w:rsidRPr="000E0EDC">
        <w:rPr>
          <w:i/>
        </w:rPr>
        <w:t>Защита реферат</w:t>
      </w:r>
      <w:r>
        <w:rPr>
          <w:i/>
        </w:rPr>
        <w:t>а по одной из предложенных тем:</w:t>
      </w:r>
    </w:p>
    <w:p w:rsidR="00EC62F4" w:rsidRPr="00225BB7" w:rsidRDefault="00EC62F4"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социальныхгрупп</w:t>
      </w:r>
    </w:p>
    <w:p w:rsidR="00EC62F4"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C62F4" w:rsidRPr="008D5565"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C62F4" w:rsidRDefault="00EC62F4" w:rsidP="009B1BE2">
      <w:pPr>
        <w:pStyle w:val="1"/>
        <w:spacing w:after="0" w:line="240" w:lineRule="auto"/>
        <w:ind w:left="0"/>
        <w:jc w:val="both"/>
        <w:rPr>
          <w:rFonts w:ascii="Times New Roman" w:hAnsi="Times New Roman"/>
          <w:sz w:val="24"/>
          <w:szCs w:val="24"/>
        </w:rPr>
      </w:pPr>
    </w:p>
    <w:p w:rsidR="00EC62F4" w:rsidRPr="00601B77" w:rsidRDefault="00EC62F4"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EC62F4" w:rsidRDefault="00EC62F4" w:rsidP="00601B77">
      <w:pPr>
        <w:pStyle w:val="ListParagraph"/>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C62F4" w:rsidRDefault="00EC62F4" w:rsidP="00601B77">
      <w:pPr>
        <w:pStyle w:val="ListParagraph"/>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4819"/>
        <w:gridCol w:w="4127"/>
      </w:tblGrid>
      <w:tr w:rsidR="00EC62F4" w:rsidTr="009E717F">
        <w:tc>
          <w:tcPr>
            <w:tcW w:w="959" w:type="dxa"/>
          </w:tcPr>
          <w:p w:rsidR="00EC62F4" w:rsidRPr="009E717F" w:rsidRDefault="00EC62F4" w:rsidP="009E717F">
            <w:pPr>
              <w:pStyle w:val="ListParagraph"/>
              <w:ind w:left="0"/>
              <w:jc w:val="both"/>
              <w:rPr>
                <w:color w:val="000000"/>
              </w:rPr>
            </w:pPr>
          </w:p>
        </w:tc>
        <w:tc>
          <w:tcPr>
            <w:tcW w:w="4819" w:type="dxa"/>
          </w:tcPr>
          <w:p w:rsidR="00EC62F4" w:rsidRPr="009E717F" w:rsidRDefault="00EC62F4" w:rsidP="009E717F">
            <w:pPr>
              <w:pStyle w:val="ListParagraph"/>
              <w:ind w:left="0"/>
              <w:jc w:val="both"/>
              <w:rPr>
                <w:color w:val="000000"/>
              </w:rPr>
            </w:pPr>
          </w:p>
        </w:tc>
        <w:tc>
          <w:tcPr>
            <w:tcW w:w="4127" w:type="dxa"/>
          </w:tcPr>
          <w:p w:rsidR="00EC62F4" w:rsidRPr="009E717F" w:rsidRDefault="00EC62F4" w:rsidP="009E717F">
            <w:pPr>
              <w:pStyle w:val="ListParagraph"/>
              <w:ind w:left="0"/>
              <w:jc w:val="both"/>
              <w:rPr>
                <w:color w:val="000000"/>
              </w:rPr>
            </w:pPr>
          </w:p>
        </w:tc>
      </w:tr>
      <w:tr w:rsidR="00EC62F4" w:rsidTr="009E717F">
        <w:tc>
          <w:tcPr>
            <w:tcW w:w="959" w:type="dxa"/>
          </w:tcPr>
          <w:p w:rsidR="00EC62F4" w:rsidRPr="009E717F" w:rsidRDefault="00EC62F4" w:rsidP="009E717F">
            <w:pPr>
              <w:pStyle w:val="ListParagraph"/>
              <w:ind w:left="0"/>
              <w:jc w:val="both"/>
              <w:rPr>
                <w:color w:val="000000"/>
              </w:rPr>
            </w:pPr>
          </w:p>
        </w:tc>
        <w:tc>
          <w:tcPr>
            <w:tcW w:w="4819" w:type="dxa"/>
          </w:tcPr>
          <w:p w:rsidR="00EC62F4" w:rsidRPr="009E717F" w:rsidRDefault="00EC62F4" w:rsidP="009E717F">
            <w:pPr>
              <w:pStyle w:val="ListParagraph"/>
              <w:ind w:left="0"/>
              <w:jc w:val="both"/>
              <w:rPr>
                <w:color w:val="000000"/>
              </w:rPr>
            </w:pPr>
          </w:p>
        </w:tc>
        <w:tc>
          <w:tcPr>
            <w:tcW w:w="4127" w:type="dxa"/>
          </w:tcPr>
          <w:p w:rsidR="00EC62F4" w:rsidRPr="009E717F" w:rsidRDefault="00EC62F4" w:rsidP="009E717F">
            <w:pPr>
              <w:pStyle w:val="ListParagraph"/>
              <w:ind w:left="0"/>
              <w:jc w:val="both"/>
              <w:rPr>
                <w:color w:val="000000"/>
              </w:rPr>
            </w:pPr>
          </w:p>
        </w:tc>
      </w:tr>
      <w:tr w:rsidR="00EC62F4" w:rsidTr="009E717F">
        <w:tc>
          <w:tcPr>
            <w:tcW w:w="959" w:type="dxa"/>
          </w:tcPr>
          <w:p w:rsidR="00EC62F4" w:rsidRPr="009E717F" w:rsidRDefault="00EC62F4" w:rsidP="009E717F">
            <w:pPr>
              <w:pStyle w:val="ListParagraph"/>
              <w:ind w:left="0"/>
              <w:jc w:val="both"/>
              <w:rPr>
                <w:color w:val="000000"/>
              </w:rPr>
            </w:pPr>
          </w:p>
        </w:tc>
        <w:tc>
          <w:tcPr>
            <w:tcW w:w="4819" w:type="dxa"/>
          </w:tcPr>
          <w:p w:rsidR="00EC62F4" w:rsidRPr="009E717F" w:rsidRDefault="00EC62F4" w:rsidP="009E717F">
            <w:pPr>
              <w:pStyle w:val="ListParagraph"/>
              <w:ind w:left="0"/>
              <w:jc w:val="both"/>
              <w:rPr>
                <w:color w:val="000000"/>
              </w:rPr>
            </w:pPr>
          </w:p>
        </w:tc>
        <w:tc>
          <w:tcPr>
            <w:tcW w:w="4127" w:type="dxa"/>
          </w:tcPr>
          <w:p w:rsidR="00EC62F4" w:rsidRPr="009E717F" w:rsidRDefault="00EC62F4" w:rsidP="009E717F">
            <w:pPr>
              <w:pStyle w:val="ListParagraph"/>
              <w:ind w:left="0"/>
              <w:jc w:val="both"/>
              <w:rPr>
                <w:color w:val="000000"/>
              </w:rPr>
            </w:pPr>
          </w:p>
        </w:tc>
      </w:tr>
    </w:tbl>
    <w:p w:rsidR="00EC62F4" w:rsidRPr="00601B77" w:rsidRDefault="00EC62F4" w:rsidP="009B1BE2">
      <w:pPr>
        <w:pStyle w:val="1"/>
        <w:spacing w:after="0" w:line="240" w:lineRule="auto"/>
        <w:ind w:left="0"/>
        <w:jc w:val="both"/>
        <w:rPr>
          <w:rFonts w:ascii="Times New Roman" w:hAnsi="Times New Roman"/>
          <w:sz w:val="24"/>
          <w:szCs w:val="24"/>
        </w:rPr>
      </w:pPr>
    </w:p>
    <w:p w:rsidR="00EC62F4" w:rsidRPr="00DC11F5" w:rsidRDefault="00EC62F4" w:rsidP="00C83E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62F4" w:rsidRPr="000F0F00" w:rsidRDefault="00EC62F4" w:rsidP="00C83EC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62F4" w:rsidRPr="00DC11F5" w:rsidRDefault="00EC62F4" w:rsidP="00C83ECB">
      <w:pPr>
        <w:widowControl w:val="0"/>
        <w:autoSpaceDE w:val="0"/>
        <w:autoSpaceDN w:val="0"/>
        <w:adjustRightInd w:val="0"/>
        <w:rPr>
          <w:b/>
          <w:bCs/>
          <w:i/>
          <w:iCs/>
          <w:highlight w:val="white"/>
        </w:rPr>
      </w:pPr>
    </w:p>
    <w:p w:rsidR="00EC62F4" w:rsidRDefault="00EC62F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C62F4" w:rsidRPr="00DC11F5" w:rsidRDefault="00EC62F4" w:rsidP="00802F71">
      <w:pPr>
        <w:autoSpaceDE w:val="0"/>
        <w:autoSpaceDN w:val="0"/>
        <w:adjustRightInd w:val="0"/>
        <w:ind w:left="708"/>
        <w:jc w:val="both"/>
        <w:rPr>
          <w:b/>
          <w:bCs/>
          <w:i/>
          <w:iCs/>
        </w:rPr>
      </w:pPr>
    </w:p>
    <w:p w:rsidR="00EC62F4" w:rsidRDefault="00EC62F4" w:rsidP="00D00133">
      <w:pPr>
        <w:autoSpaceDE w:val="0"/>
        <w:autoSpaceDN w:val="0"/>
        <w:adjustRightInd w:val="0"/>
        <w:ind w:left="720"/>
        <w:rPr>
          <w:b/>
          <w:iCs/>
        </w:rPr>
      </w:pPr>
      <w:r w:rsidRPr="00DC11F5">
        <w:rPr>
          <w:b/>
          <w:iCs/>
        </w:rPr>
        <w:t>7.1. Основная учебная литература:</w:t>
      </w:r>
    </w:p>
    <w:p w:rsidR="00EC62F4" w:rsidRDefault="00EC62F4" w:rsidP="0013497C">
      <w:pPr>
        <w:autoSpaceDE w:val="0"/>
        <w:autoSpaceDN w:val="0"/>
        <w:adjustRightInd w:val="0"/>
        <w:ind w:firstLine="426"/>
        <w:jc w:val="both"/>
        <w:rPr>
          <w:color w:val="000000"/>
          <w:shd w:val="clear" w:color="auto" w:fill="FFFFFF"/>
        </w:rPr>
      </w:pPr>
    </w:p>
    <w:p w:rsidR="00EC62F4" w:rsidRDefault="00EC62F4"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Hyperlink"/>
          </w:rPr>
          <w:t>http://www.iprbookshop.ru/32218.html</w:t>
        </w:r>
      </w:hyperlink>
    </w:p>
    <w:p w:rsidR="00EC62F4" w:rsidRDefault="00EC62F4" w:rsidP="00067D77">
      <w:pPr>
        <w:ind w:firstLine="360"/>
        <w:jc w:val="both"/>
      </w:pPr>
      <w:r>
        <w:t xml:space="preserve">2. </w:t>
      </w:r>
      <w:r w:rsidRPr="00692D59">
        <w:t xml:space="preserve">Певная, М. В. Управление волонтерством. Международный опыт и локальные практики : монография / М. В. Певная ; под редакцией Г. Е. Зборовский.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Hyperlink"/>
          </w:rPr>
          <w:t>http://www.iprbookshop.ru/68401.html</w:t>
        </w:r>
      </w:hyperlink>
    </w:p>
    <w:p w:rsidR="00EC62F4" w:rsidRDefault="00EC62F4"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Hyperlink"/>
          </w:rPr>
          <w:t>http://www.iprbookshop.ru/102730.html</w:t>
        </w:r>
      </w:hyperlink>
    </w:p>
    <w:p w:rsidR="00EC62F4" w:rsidRPr="00DC11F5" w:rsidRDefault="00EC62F4" w:rsidP="0013497C">
      <w:pPr>
        <w:autoSpaceDE w:val="0"/>
        <w:autoSpaceDN w:val="0"/>
        <w:adjustRightInd w:val="0"/>
        <w:ind w:firstLine="426"/>
        <w:jc w:val="both"/>
        <w:rPr>
          <w:b/>
          <w:iCs/>
        </w:rPr>
      </w:pPr>
    </w:p>
    <w:p w:rsidR="00EC62F4" w:rsidRPr="00BE57FE" w:rsidRDefault="00EC62F4" w:rsidP="00DE0930">
      <w:pPr>
        <w:pStyle w:val="ListParagraph"/>
        <w:numPr>
          <w:ilvl w:val="1"/>
          <w:numId w:val="14"/>
        </w:numPr>
        <w:rPr>
          <w:b/>
          <w:iCs/>
        </w:rPr>
      </w:pPr>
      <w:r w:rsidRPr="00BE57FE">
        <w:rPr>
          <w:b/>
          <w:iCs/>
        </w:rPr>
        <w:t>Дополнительная учебная литература:</w:t>
      </w:r>
    </w:p>
    <w:p w:rsidR="00EC62F4" w:rsidRDefault="00EC62F4" w:rsidP="004B0DB4">
      <w:pPr>
        <w:autoSpaceDE w:val="0"/>
        <w:autoSpaceDN w:val="0"/>
        <w:adjustRightInd w:val="0"/>
        <w:ind w:left="1069"/>
        <w:rPr>
          <w:color w:val="000000"/>
          <w:shd w:val="clear" w:color="auto" w:fill="FFFFFF"/>
        </w:rPr>
      </w:pPr>
    </w:p>
    <w:p w:rsidR="00EC62F4" w:rsidRDefault="00EC62F4"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В. Д. Пономарёв.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Hyperlink"/>
            <w:shd w:val="clear" w:color="auto" w:fill="FFFFFF"/>
          </w:rPr>
          <w:t>http://www.iprbookshop.ru/66366.html</w:t>
        </w:r>
      </w:hyperlink>
    </w:p>
    <w:p w:rsidR="00EC62F4" w:rsidRDefault="00EC62F4"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Электрон.текстовые данные. – Ставрополь: Северо-Кавказский федеральный университет, 2015. – 130 c. – ISBN 2227-8397. – Режим доступа: </w:t>
      </w:r>
      <w:hyperlink r:id="rId26" w:history="1">
        <w:r w:rsidRPr="00EC28FD">
          <w:rPr>
            <w:rStyle w:val="Hyperlink"/>
            <w:shd w:val="clear" w:color="auto" w:fill="FFFFFF"/>
          </w:rPr>
          <w:t>http://www.iprbookshop.ru/63025.html</w:t>
        </w:r>
      </w:hyperlink>
    </w:p>
    <w:p w:rsidR="00EC62F4" w:rsidRDefault="00EC62F4"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Hyperlink"/>
            <w:shd w:val="clear" w:color="auto" w:fill="FFFFFF"/>
          </w:rPr>
          <w:t>http://www.iprbookshop.ru/83646.html</w:t>
        </w:r>
      </w:hyperlink>
    </w:p>
    <w:p w:rsidR="00EC62F4" w:rsidRDefault="00EC62F4"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Электрон.текстовые данные. – Саратов: Ай Пи Эр Медиа, 2018. – 368 c. – ISBN 978-5-4486-0173-6. – Режим доступа: </w:t>
      </w:r>
      <w:hyperlink r:id="rId28" w:history="1">
        <w:r w:rsidRPr="00EC28FD">
          <w:rPr>
            <w:rStyle w:val="Hyperlink"/>
            <w:shd w:val="clear" w:color="auto" w:fill="FFFFFF"/>
          </w:rPr>
          <w:t>http://www.iprbookshop.ru/72456.html</w:t>
        </w:r>
      </w:hyperlink>
      <w:r w:rsidRPr="00CD7D1E">
        <w:rPr>
          <w:color w:val="000000"/>
          <w:shd w:val="clear" w:color="auto" w:fill="FFFFFF"/>
        </w:rPr>
        <w:t>.</w:t>
      </w:r>
    </w:p>
    <w:p w:rsidR="00EC62F4" w:rsidRDefault="00EC62F4" w:rsidP="00692D59">
      <w:pPr>
        <w:ind w:firstLine="360"/>
        <w:jc w:val="both"/>
        <w:rPr>
          <w:color w:val="000000"/>
          <w:shd w:val="clear" w:color="auto" w:fill="FFFFFF"/>
        </w:rPr>
      </w:pPr>
    </w:p>
    <w:p w:rsidR="00EC62F4" w:rsidRDefault="00EC62F4"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Hyperlink"/>
            <w:shd w:val="clear" w:color="auto" w:fill="FFFFFF"/>
          </w:rPr>
          <w:t>http://www.iprbookshop.ru/97757.html</w:t>
        </w:r>
      </w:hyperlink>
    </w:p>
    <w:p w:rsidR="00EC62F4" w:rsidRPr="00DC11F5" w:rsidRDefault="00EC62F4" w:rsidP="004B0DB4">
      <w:pPr>
        <w:autoSpaceDE w:val="0"/>
        <w:autoSpaceDN w:val="0"/>
        <w:adjustRightInd w:val="0"/>
        <w:ind w:left="1069"/>
        <w:rPr>
          <w:b/>
          <w:iCs/>
        </w:rPr>
      </w:pPr>
    </w:p>
    <w:p w:rsidR="00EC62F4" w:rsidRPr="00DC11F5" w:rsidRDefault="00EC62F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C62F4" w:rsidRPr="00DC11F5" w:rsidRDefault="00EC62F4" w:rsidP="00896A13">
      <w:pPr>
        <w:tabs>
          <w:tab w:val="left" w:pos="1701"/>
        </w:tabs>
        <w:autoSpaceDE w:val="0"/>
        <w:autoSpaceDN w:val="0"/>
        <w:adjustRightInd w:val="0"/>
        <w:ind w:left="851" w:hanging="142"/>
        <w:rPr>
          <w:b/>
          <w:iCs/>
        </w:rPr>
      </w:pPr>
    </w:p>
    <w:p w:rsidR="00EC62F4" w:rsidRDefault="00EC62F4"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психологияISSN: 1997-4280</w:t>
      </w:r>
    </w:p>
    <w:p w:rsidR="00EC62F4" w:rsidRDefault="00EC62F4"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психологияISSN: 2076-9121</w:t>
      </w:r>
    </w:p>
    <w:p w:rsidR="00EC62F4" w:rsidRDefault="00EC62F4"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педагогикаISSN: 2313-1683</w:t>
      </w:r>
    </w:p>
    <w:p w:rsidR="00EC62F4" w:rsidRDefault="00EC62F4"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C62F4" w:rsidRDefault="00EC62F4" w:rsidP="00896A13">
      <w:pPr>
        <w:autoSpaceDE w:val="0"/>
        <w:autoSpaceDN w:val="0"/>
        <w:adjustRightInd w:val="0"/>
        <w:ind w:firstLine="709"/>
        <w:jc w:val="both"/>
      </w:pPr>
      <w:r w:rsidRPr="00097FEA">
        <w:t>Гуманитарный вектор. Серия Педагогика. Психология ISSN: 2307-1818</w:t>
      </w:r>
    </w:p>
    <w:p w:rsidR="00EC62F4" w:rsidRDefault="00EC62F4" w:rsidP="00896A13">
      <w:pPr>
        <w:autoSpaceDE w:val="0"/>
        <w:autoSpaceDN w:val="0"/>
        <w:adjustRightInd w:val="0"/>
        <w:ind w:firstLine="709"/>
        <w:jc w:val="both"/>
      </w:pPr>
      <w:r w:rsidRPr="00097FEA">
        <w:t>Педагогика и психология образованияISSN: 2500-297Х</w:t>
      </w:r>
    </w:p>
    <w:p w:rsidR="00EC62F4" w:rsidRDefault="00EC62F4" w:rsidP="00896A13">
      <w:pPr>
        <w:autoSpaceDE w:val="0"/>
        <w:autoSpaceDN w:val="0"/>
        <w:adjustRightInd w:val="0"/>
        <w:ind w:firstLine="709"/>
        <w:jc w:val="both"/>
      </w:pPr>
    </w:p>
    <w:p w:rsidR="00EC62F4" w:rsidRPr="00DC11F5" w:rsidRDefault="00EC62F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C62F4" w:rsidRDefault="00EC62F4" w:rsidP="003F18DB">
      <w:pPr>
        <w:widowControl w:val="0"/>
        <w:autoSpaceDE w:val="0"/>
        <w:autoSpaceDN w:val="0"/>
        <w:adjustRightInd w:val="0"/>
        <w:jc w:val="both"/>
        <w:rPr>
          <w:shd w:val="clear" w:color="auto" w:fill="FFFFFF"/>
        </w:rPr>
      </w:pPr>
      <w:hyperlink r:id="rId30"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EC62F4" w:rsidRDefault="00EC62F4" w:rsidP="001E1177">
      <w:pPr>
        <w:widowControl w:val="0"/>
        <w:tabs>
          <w:tab w:val="left" w:pos="851"/>
        </w:tabs>
        <w:jc w:val="both"/>
      </w:pPr>
      <w:hyperlink r:id="rId31" w:history="1">
        <w:r w:rsidRPr="00EC28FD">
          <w:rPr>
            <w:rStyle w:val="Hyperlink"/>
            <w:lang w:val="uk-UA"/>
          </w:rPr>
          <w:t>www.</w:t>
        </w:r>
        <w:r w:rsidRPr="00EC28FD">
          <w:rPr>
            <w:rStyle w:val="Hyperlink"/>
            <w:lang w:val="en-US"/>
          </w:rPr>
          <w:t>unesco</w:t>
        </w:r>
        <w:r w:rsidRPr="00EC28FD">
          <w:rPr>
            <w:rStyle w:val="Hyperlink"/>
          </w:rPr>
          <w:t>.</w:t>
        </w:r>
        <w:r w:rsidRPr="00EC28FD">
          <w:rPr>
            <w:rStyle w:val="Hyperlink"/>
            <w:lang w:val="en-US"/>
          </w:rPr>
          <w:t>org</w:t>
        </w:r>
      </w:hyperlink>
      <w:r w:rsidRPr="001E1177">
        <w:t xml:space="preserve"> – официальный сайт ЮНЕСКО.</w:t>
      </w:r>
    </w:p>
    <w:p w:rsidR="00EC62F4" w:rsidRDefault="00EC62F4" w:rsidP="001E1177">
      <w:pPr>
        <w:widowControl w:val="0"/>
        <w:tabs>
          <w:tab w:val="left" w:pos="851"/>
        </w:tabs>
        <w:jc w:val="both"/>
      </w:pPr>
      <w:hyperlink r:id="rId32" w:history="1">
        <w:r w:rsidRPr="00EC28FD">
          <w:rPr>
            <w:rStyle w:val="Hyperlink"/>
          </w:rPr>
          <w:t>http://www.constitution.ru/</w:t>
        </w:r>
      </w:hyperlink>
      <w:r>
        <w:t xml:space="preserve"> - </w:t>
      </w:r>
      <w:r w:rsidRPr="005F68F2">
        <w:t>Конституция Российской Фе</w:t>
      </w:r>
      <w:r>
        <w:t>дерации</w:t>
      </w:r>
    </w:p>
    <w:p w:rsidR="00EC62F4" w:rsidRDefault="00EC62F4" w:rsidP="001E1177">
      <w:pPr>
        <w:widowControl w:val="0"/>
        <w:tabs>
          <w:tab w:val="left" w:pos="851"/>
        </w:tabs>
        <w:jc w:val="both"/>
      </w:pPr>
      <w:hyperlink r:id="rId33" w:history="1">
        <w:r w:rsidRPr="00EC28FD">
          <w:rPr>
            <w:rStyle w:val="Hyperlink"/>
          </w:rPr>
          <w:t>https://www.garant.ru/products/ipo/prime/doc/72039562/</w:t>
        </w:r>
      </w:hyperlink>
      <w:r>
        <w:t xml:space="preserve"> - </w:t>
      </w:r>
      <w:r w:rsidRPr="005F68F2">
        <w:t>Распоряжение Правительства РФ от 27 декабря 2018 г. № 2950-р «Об утверждении Концепции развития добровольчества (во</w:t>
      </w:r>
      <w:r>
        <w:t xml:space="preserve">лонтерства) в РФ до 2025 г.». </w:t>
      </w:r>
    </w:p>
    <w:p w:rsidR="00EC62F4" w:rsidRDefault="00EC62F4" w:rsidP="001E1177">
      <w:pPr>
        <w:widowControl w:val="0"/>
        <w:tabs>
          <w:tab w:val="left" w:pos="851"/>
        </w:tabs>
        <w:jc w:val="both"/>
      </w:pPr>
      <w:hyperlink r:id="rId34" w:history="1">
        <w:r w:rsidRPr="00EC28FD">
          <w:rPr>
            <w:rStyle w:val="Hyperlink"/>
          </w:rPr>
          <w:t>http://www.consultant.ru/document/cons_doc_LAW_7495/</w:t>
        </w:r>
      </w:hyperlink>
      <w:r>
        <w:t xml:space="preserve"> - </w:t>
      </w:r>
      <w:r w:rsidRPr="0012210A">
        <w:t>Федеральный закон «О благотворительной деятельности и добровольчестве (волонтерстве)» от 11.08.1995 № 135-ФЗ (послед</w:t>
      </w:r>
      <w:r>
        <w:t xml:space="preserve">няя редакция). </w:t>
      </w:r>
    </w:p>
    <w:p w:rsidR="00EC62F4" w:rsidRDefault="00EC62F4" w:rsidP="00BB4498">
      <w:pPr>
        <w:widowControl w:val="0"/>
        <w:tabs>
          <w:tab w:val="left" w:pos="851"/>
        </w:tabs>
        <w:jc w:val="both"/>
      </w:pPr>
      <w:hyperlink r:id="rId35" w:history="1">
        <w:r w:rsidRPr="00EC28FD">
          <w:rPr>
            <w:rStyle w:val="Hyperlink"/>
          </w:rPr>
          <w:t>http://www.consultant.ru/document/cons_doc_LAW_8824/</w:t>
        </w:r>
      </w:hyperlink>
      <w:r>
        <w:t xml:space="preserve"> - </w:t>
      </w:r>
      <w:r w:rsidRPr="00BB4498">
        <w:t xml:space="preserve">Федеральный закон «О некоммерческих организациях» от 12.01.1996 № 7-ФЗ (последняя редакция). </w:t>
      </w:r>
    </w:p>
    <w:p w:rsidR="00EC62F4" w:rsidRDefault="00EC62F4" w:rsidP="00BB4498">
      <w:pPr>
        <w:widowControl w:val="0"/>
        <w:tabs>
          <w:tab w:val="left" w:pos="851"/>
        </w:tabs>
        <w:jc w:val="both"/>
      </w:pPr>
      <w:hyperlink r:id="rId36" w:history="1">
        <w:r w:rsidRPr="00EC28FD">
          <w:rPr>
            <w:rStyle w:val="Hyperlink"/>
          </w:rPr>
          <w:t>http://www.consultant.ru/document/cons_doc_LAW_6693/</w:t>
        </w:r>
      </w:hyperlink>
      <w:r>
        <w:t xml:space="preserve"> - </w:t>
      </w:r>
      <w:r w:rsidRPr="00BB4498">
        <w:t xml:space="preserve">Федеральный закон «Об общественных объединениях» от 19.05.1995 № 82-ФЗ (последняя редакция). </w:t>
      </w:r>
    </w:p>
    <w:p w:rsidR="00EC62F4" w:rsidRDefault="00EC62F4" w:rsidP="005A7A34">
      <w:pPr>
        <w:widowControl w:val="0"/>
        <w:tabs>
          <w:tab w:val="left" w:pos="851"/>
        </w:tabs>
        <w:jc w:val="both"/>
      </w:pPr>
      <w:hyperlink r:id="rId37" w:history="1">
        <w:r w:rsidRPr="00EC28FD">
          <w:rPr>
            <w:rStyle w:val="Hyperlink"/>
          </w:rPr>
          <w:t>http://авц.рф/</w:t>
        </w:r>
      </w:hyperlink>
      <w:r>
        <w:t xml:space="preserve"> - Ассоциация волонтерских центров </w:t>
      </w:r>
    </w:p>
    <w:p w:rsidR="00EC62F4" w:rsidRDefault="00EC62F4" w:rsidP="005A7A34">
      <w:pPr>
        <w:widowControl w:val="0"/>
        <w:tabs>
          <w:tab w:val="left" w:pos="851"/>
        </w:tabs>
        <w:jc w:val="both"/>
      </w:pPr>
      <w:hyperlink r:id="rId38" w:history="1">
        <w:r w:rsidRPr="00EC28FD">
          <w:rPr>
            <w:rStyle w:val="Hyperlink"/>
          </w:rPr>
          <w:t>https://добровольцыроссии.рф/</w:t>
        </w:r>
      </w:hyperlink>
      <w:r>
        <w:t xml:space="preserve"> - Добровольцы России: единая информационная система </w:t>
      </w:r>
    </w:p>
    <w:p w:rsidR="00EC62F4" w:rsidRDefault="00EC62F4" w:rsidP="005A7A34">
      <w:pPr>
        <w:widowControl w:val="0"/>
        <w:tabs>
          <w:tab w:val="left" w:pos="851"/>
        </w:tabs>
        <w:jc w:val="both"/>
      </w:pPr>
      <w:hyperlink r:id="rId39" w:history="1">
        <w:r w:rsidRPr="00EC28FD">
          <w:rPr>
            <w:rStyle w:val="Hyperlink"/>
          </w:rPr>
          <w:t>https://www.vdpo.ru/</w:t>
        </w:r>
      </w:hyperlink>
      <w:r>
        <w:t xml:space="preserve"> - Материалы сайта «Всероссийское добровольное пожарное общество» </w:t>
      </w:r>
    </w:p>
    <w:p w:rsidR="00EC62F4" w:rsidRDefault="00EC62F4" w:rsidP="005A7A34">
      <w:pPr>
        <w:widowControl w:val="0"/>
        <w:tabs>
          <w:tab w:val="left" w:pos="851"/>
        </w:tabs>
        <w:jc w:val="both"/>
      </w:pPr>
      <w:hyperlink r:id="rId40" w:history="1">
        <w:r w:rsidRPr="00EC28FD">
          <w:rPr>
            <w:rStyle w:val="Hyperlink"/>
          </w:rPr>
          <w:t>http://fcior.edu.ru/</w:t>
        </w:r>
      </w:hyperlink>
      <w:r>
        <w:t xml:space="preserve"> - Федеральный центр информационно-образовательных ресурсов </w:t>
      </w:r>
    </w:p>
    <w:p w:rsidR="00EC62F4" w:rsidRDefault="00EC62F4" w:rsidP="005A7A34">
      <w:pPr>
        <w:widowControl w:val="0"/>
        <w:tabs>
          <w:tab w:val="left" w:pos="851"/>
        </w:tabs>
        <w:jc w:val="both"/>
      </w:pPr>
      <w:hyperlink r:id="rId41" w:history="1">
        <w:r w:rsidRPr="00EC28FD">
          <w:rPr>
            <w:rStyle w:val="Hyperlink"/>
          </w:rPr>
          <w:t>http://www.megabook.ru/</w:t>
        </w:r>
      </w:hyperlink>
      <w:r>
        <w:t xml:space="preserve"> - Энциклопедии Кирилла и Мефодия</w:t>
      </w:r>
    </w:p>
    <w:p w:rsidR="00EC62F4" w:rsidRDefault="00EC62F4" w:rsidP="00BB4498">
      <w:pPr>
        <w:widowControl w:val="0"/>
        <w:tabs>
          <w:tab w:val="left" w:pos="851"/>
        </w:tabs>
        <w:jc w:val="both"/>
      </w:pPr>
    </w:p>
    <w:p w:rsidR="00EC62F4" w:rsidRDefault="00EC62F4" w:rsidP="00BB4498">
      <w:pPr>
        <w:widowControl w:val="0"/>
        <w:tabs>
          <w:tab w:val="left" w:pos="851"/>
        </w:tabs>
        <w:jc w:val="both"/>
      </w:pPr>
    </w:p>
    <w:p w:rsidR="00EC62F4" w:rsidRPr="00DC11F5" w:rsidRDefault="00EC62F4"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EC62F4" w:rsidRPr="00DC11F5" w:rsidRDefault="00EC62F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62F4" w:rsidRPr="00DC11F5" w:rsidRDefault="00EC62F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62F4" w:rsidRPr="00DC11F5" w:rsidRDefault="00EC62F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62F4" w:rsidRPr="00DC11F5" w:rsidRDefault="00EC62F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62F4" w:rsidRPr="00DC11F5" w:rsidRDefault="00EC62F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62F4" w:rsidRPr="00DC11F5" w:rsidRDefault="00EC62F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62F4" w:rsidRPr="00DC11F5" w:rsidRDefault="00EC62F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62F4" w:rsidRPr="00DC11F5" w:rsidRDefault="00EC62F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C62F4" w:rsidRPr="00DC11F5" w:rsidRDefault="00EC62F4" w:rsidP="00D00133">
      <w:pPr>
        <w:autoSpaceDE w:val="0"/>
        <w:autoSpaceDN w:val="0"/>
        <w:adjustRightInd w:val="0"/>
        <w:jc w:val="both"/>
      </w:pPr>
    </w:p>
    <w:p w:rsidR="00EC62F4" w:rsidRPr="00DC11F5" w:rsidRDefault="00EC62F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62F4" w:rsidRPr="00DC11F5" w:rsidRDefault="00EC62F4" w:rsidP="00292248">
      <w:pPr>
        <w:autoSpaceDE w:val="0"/>
        <w:autoSpaceDN w:val="0"/>
        <w:adjustRightInd w:val="0"/>
        <w:jc w:val="both"/>
        <w:rPr>
          <w:b/>
          <w:bCs/>
          <w:i/>
          <w:iCs/>
        </w:rPr>
      </w:pPr>
    </w:p>
    <w:p w:rsidR="00EC62F4" w:rsidRPr="00C83ECB" w:rsidRDefault="00EC62F4" w:rsidP="00292248">
      <w:pPr>
        <w:autoSpaceDE w:val="0"/>
        <w:autoSpaceDN w:val="0"/>
        <w:adjustRightInd w:val="0"/>
        <w:jc w:val="both"/>
        <w:rPr>
          <w:b/>
          <w:bCs/>
          <w:i/>
          <w:iCs/>
        </w:rPr>
      </w:pPr>
      <w:r w:rsidRPr="00C83ECB">
        <w:t>1.</w:t>
      </w:r>
      <w:r w:rsidRPr="00DC11F5">
        <w:t>Операционнаясистема</w:t>
      </w:r>
      <w:r w:rsidRPr="00C83ECB">
        <w:t xml:space="preserve"> </w:t>
      </w:r>
      <w:r w:rsidRPr="00DC11F5">
        <w:rPr>
          <w:lang w:val="en-US"/>
        </w:rPr>
        <w:t>Microsoft</w:t>
      </w:r>
      <w:r w:rsidRPr="00C83ECB">
        <w:t xml:space="preserve"> </w:t>
      </w:r>
      <w:r w:rsidRPr="00DC11F5">
        <w:rPr>
          <w:lang w:val="en-US"/>
        </w:rPr>
        <w:t>Windows</w:t>
      </w:r>
    </w:p>
    <w:p w:rsidR="00EC62F4" w:rsidRPr="00C83ECB" w:rsidRDefault="00EC62F4" w:rsidP="00292248">
      <w:pPr>
        <w:autoSpaceDE w:val="0"/>
        <w:autoSpaceDN w:val="0"/>
        <w:adjustRightInd w:val="0"/>
        <w:jc w:val="both"/>
      </w:pPr>
      <w:r w:rsidRPr="00C83ECB">
        <w:t>2.</w:t>
      </w:r>
      <w:r w:rsidRPr="00DC11F5">
        <w:rPr>
          <w:lang w:val="en-US"/>
        </w:rPr>
        <w:t>Microsoft</w:t>
      </w:r>
      <w:r w:rsidRPr="00C83ECB">
        <w:t xml:space="preserve"> </w:t>
      </w:r>
      <w:r w:rsidRPr="00DC11F5">
        <w:rPr>
          <w:lang w:val="en-US"/>
        </w:rPr>
        <w:t>Office</w:t>
      </w:r>
      <w:r w:rsidRPr="00C83ECB">
        <w:t xml:space="preserve"> 2010-2016</w:t>
      </w:r>
    </w:p>
    <w:p w:rsidR="00EC62F4" w:rsidRPr="00C83ECB" w:rsidRDefault="00EC62F4" w:rsidP="00292248">
      <w:pPr>
        <w:autoSpaceDE w:val="0"/>
        <w:autoSpaceDN w:val="0"/>
        <w:adjustRightInd w:val="0"/>
        <w:jc w:val="both"/>
      </w:pPr>
      <w:r w:rsidRPr="00C83ECB">
        <w:t>3.</w:t>
      </w:r>
      <w:r w:rsidRPr="00DC11F5">
        <w:t>Антивирус</w:t>
      </w:r>
      <w:r w:rsidRPr="00C83ECB">
        <w:t xml:space="preserve"> </w:t>
      </w:r>
      <w:r w:rsidRPr="00DC11F5">
        <w:rPr>
          <w:lang w:val="en-US"/>
        </w:rPr>
        <w:t>Kaspersky</w:t>
      </w:r>
      <w:r w:rsidRPr="00C83ECB">
        <w:t xml:space="preserve"> </w:t>
      </w:r>
      <w:r w:rsidRPr="00DC11F5">
        <w:rPr>
          <w:lang w:val="en-US"/>
        </w:rPr>
        <w:t>Endpoint</w:t>
      </w:r>
      <w:r w:rsidRPr="00C83ECB">
        <w:t xml:space="preserve"> </w:t>
      </w:r>
      <w:r w:rsidRPr="00DC11F5">
        <w:rPr>
          <w:lang w:val="en-US"/>
        </w:rPr>
        <w:t>Security</w:t>
      </w:r>
    </w:p>
    <w:p w:rsidR="00EC62F4" w:rsidRPr="00C83ECB" w:rsidRDefault="00EC62F4" w:rsidP="00292248">
      <w:pPr>
        <w:autoSpaceDE w:val="0"/>
        <w:autoSpaceDN w:val="0"/>
        <w:adjustRightInd w:val="0"/>
        <w:jc w:val="both"/>
      </w:pPr>
      <w:r w:rsidRPr="00C83ECB">
        <w:t>4.</w:t>
      </w:r>
      <w:r w:rsidRPr="00DC11F5">
        <w:t>Программадляработыс</w:t>
      </w:r>
      <w:r w:rsidRPr="00DC11F5">
        <w:rPr>
          <w:lang w:val="en-US"/>
        </w:rPr>
        <w:t>pdf</w:t>
      </w:r>
      <w:r w:rsidRPr="00DC11F5">
        <w:t>файлами</w:t>
      </w:r>
      <w:r w:rsidRPr="00DC11F5">
        <w:rPr>
          <w:lang w:val="en-US"/>
        </w:rPr>
        <w:t>AdobeReader</w:t>
      </w:r>
    </w:p>
    <w:p w:rsidR="00EC62F4" w:rsidRPr="00DC11F5" w:rsidRDefault="00EC62F4" w:rsidP="00292248">
      <w:pPr>
        <w:autoSpaceDE w:val="0"/>
        <w:autoSpaceDN w:val="0"/>
        <w:adjustRightInd w:val="0"/>
        <w:jc w:val="both"/>
      </w:pPr>
      <w:r w:rsidRPr="00DC11F5">
        <w:t>5.Архиватор 7-</w:t>
      </w:r>
      <w:r w:rsidRPr="00DC11F5">
        <w:rPr>
          <w:lang w:val="en-US"/>
        </w:rPr>
        <w:t>zip</w:t>
      </w:r>
    </w:p>
    <w:p w:rsidR="00EC62F4" w:rsidRPr="00DC11F5" w:rsidRDefault="00EC62F4" w:rsidP="00292248">
      <w:pPr>
        <w:autoSpaceDE w:val="0"/>
        <w:autoSpaceDN w:val="0"/>
        <w:adjustRightInd w:val="0"/>
        <w:jc w:val="both"/>
      </w:pPr>
      <w:r w:rsidRPr="00DC11F5">
        <w:t>6.Справочно-правовая система КонсультантПлюс</w:t>
      </w:r>
    </w:p>
    <w:p w:rsidR="00EC62F4" w:rsidRPr="00DC11F5" w:rsidRDefault="00EC62F4" w:rsidP="00292248">
      <w:pPr>
        <w:autoSpaceDE w:val="0"/>
        <w:autoSpaceDN w:val="0"/>
        <w:adjustRightInd w:val="0"/>
        <w:jc w:val="both"/>
        <w:rPr>
          <w:b/>
          <w:bCs/>
          <w:i/>
          <w:iCs/>
        </w:rPr>
      </w:pPr>
      <w:r w:rsidRPr="00DC11F5">
        <w:t>7.Справочно-правовая система Гарант</w:t>
      </w:r>
    </w:p>
    <w:p w:rsidR="00EC62F4" w:rsidRDefault="00EC62F4" w:rsidP="001258D3">
      <w:pPr>
        <w:autoSpaceDE w:val="0"/>
        <w:autoSpaceDN w:val="0"/>
        <w:adjustRightInd w:val="0"/>
        <w:ind w:left="360"/>
        <w:jc w:val="both"/>
        <w:rPr>
          <w:b/>
          <w:bCs/>
          <w:i/>
          <w:iCs/>
        </w:rPr>
      </w:pPr>
    </w:p>
    <w:p w:rsidR="00EC62F4" w:rsidRPr="00DC11F5" w:rsidRDefault="00EC62F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C62F4" w:rsidRPr="00DC11F5" w:rsidRDefault="00EC62F4" w:rsidP="00292248">
      <w:pPr>
        <w:ind w:left="720"/>
        <w:contextualSpacing/>
        <w:jc w:val="both"/>
      </w:pPr>
      <w:r w:rsidRPr="00DC11F5">
        <w:t>1.Проектор, ноутбук</w:t>
      </w:r>
    </w:p>
    <w:p w:rsidR="00EC62F4" w:rsidRPr="00DC11F5" w:rsidRDefault="00EC62F4" w:rsidP="00292248">
      <w:pPr>
        <w:ind w:left="720"/>
        <w:contextualSpacing/>
        <w:jc w:val="both"/>
      </w:pPr>
      <w:r w:rsidRPr="00DC11F5">
        <w:t xml:space="preserve">2.Проекционный экран </w:t>
      </w:r>
    </w:p>
    <w:p w:rsidR="00EC62F4" w:rsidRPr="00DC11F5" w:rsidRDefault="00EC62F4" w:rsidP="00292248">
      <w:pPr>
        <w:ind w:left="720"/>
        <w:contextualSpacing/>
        <w:jc w:val="both"/>
      </w:pPr>
      <w:r w:rsidRPr="00DC11F5">
        <w:t>3.Колонки</w:t>
      </w:r>
    </w:p>
    <w:p w:rsidR="00EC62F4" w:rsidRPr="00DC11F5" w:rsidRDefault="00EC62F4" w:rsidP="00292248">
      <w:pPr>
        <w:autoSpaceDE w:val="0"/>
        <w:autoSpaceDN w:val="0"/>
        <w:adjustRightInd w:val="0"/>
      </w:pPr>
    </w:p>
    <w:p w:rsidR="00EC62F4" w:rsidRPr="00DC11F5" w:rsidRDefault="00EC62F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62F4" w:rsidRPr="00DC11F5" w:rsidRDefault="00EC62F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62F4" w:rsidRPr="00DC11F5" w:rsidRDefault="00EC62F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62F4" w:rsidRPr="00DC11F5" w:rsidRDefault="00EC62F4" w:rsidP="00034A75">
      <w:pPr>
        <w:tabs>
          <w:tab w:val="center" w:pos="4536"/>
          <w:tab w:val="right" w:pos="9072"/>
        </w:tabs>
        <w:ind w:firstLine="709"/>
        <w:jc w:val="both"/>
      </w:pPr>
    </w:p>
    <w:p w:rsidR="00EC62F4" w:rsidRPr="00DC11F5" w:rsidRDefault="00EC62F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62F4" w:rsidRPr="00DC11F5" w:rsidRDefault="00EC62F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62F4" w:rsidRPr="00DC11F5" w:rsidRDefault="00EC62F4" w:rsidP="00D00133">
      <w:pPr>
        <w:tabs>
          <w:tab w:val="center" w:pos="4536"/>
          <w:tab w:val="right" w:pos="9072"/>
        </w:tabs>
        <w:autoSpaceDE w:val="0"/>
        <w:autoSpaceDN w:val="0"/>
        <w:adjustRightInd w:val="0"/>
      </w:pPr>
      <w:r w:rsidRPr="00DC11F5">
        <w:t>- практические занятия;</w:t>
      </w:r>
    </w:p>
    <w:p w:rsidR="00EC62F4" w:rsidRPr="00DC11F5" w:rsidRDefault="00EC62F4" w:rsidP="00D00133">
      <w:pPr>
        <w:tabs>
          <w:tab w:val="center" w:pos="4536"/>
          <w:tab w:val="right" w:pos="9072"/>
        </w:tabs>
        <w:autoSpaceDE w:val="0"/>
        <w:autoSpaceDN w:val="0"/>
        <w:adjustRightInd w:val="0"/>
      </w:pPr>
      <w:r w:rsidRPr="00DC11F5">
        <w:t>- контрольные опросы;</w:t>
      </w:r>
    </w:p>
    <w:p w:rsidR="00EC62F4" w:rsidRPr="00DC11F5" w:rsidRDefault="00EC62F4" w:rsidP="00D00133">
      <w:pPr>
        <w:tabs>
          <w:tab w:val="center" w:pos="4536"/>
          <w:tab w:val="right" w:pos="9072"/>
        </w:tabs>
        <w:autoSpaceDE w:val="0"/>
        <w:autoSpaceDN w:val="0"/>
        <w:adjustRightInd w:val="0"/>
      </w:pPr>
      <w:r w:rsidRPr="00DC11F5">
        <w:t>- консультации;</w:t>
      </w:r>
    </w:p>
    <w:p w:rsidR="00EC62F4" w:rsidRPr="00DC11F5" w:rsidRDefault="00EC62F4" w:rsidP="00D00133">
      <w:pPr>
        <w:tabs>
          <w:tab w:val="center" w:pos="4536"/>
          <w:tab w:val="right" w:pos="9072"/>
        </w:tabs>
        <w:autoSpaceDE w:val="0"/>
        <w:autoSpaceDN w:val="0"/>
        <w:adjustRightInd w:val="0"/>
      </w:pPr>
      <w:r w:rsidRPr="00DC11F5">
        <w:t>- самостоятельная работа с учебной литературой;</w:t>
      </w:r>
    </w:p>
    <w:p w:rsidR="00EC62F4" w:rsidRPr="003F4282" w:rsidRDefault="00EC62F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C62F4" w:rsidRPr="00DC11F5" w:rsidRDefault="00EC62F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C62F4" w:rsidRDefault="00EC62F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62F4" w:rsidRPr="00DC11F5" w:rsidRDefault="00EC62F4" w:rsidP="00D00133">
      <w:pPr>
        <w:tabs>
          <w:tab w:val="center" w:pos="4536"/>
          <w:tab w:val="right" w:pos="9072"/>
        </w:tabs>
        <w:autoSpaceDE w:val="0"/>
        <w:autoSpaceDN w:val="0"/>
        <w:adjustRightInd w:val="0"/>
        <w:rPr>
          <w:i/>
          <w:iCs/>
        </w:rPr>
      </w:pPr>
      <w:r w:rsidRPr="00DC11F5">
        <w:rPr>
          <w:i/>
          <w:iCs/>
        </w:rPr>
        <w:t>- творческие задания;</w:t>
      </w:r>
    </w:p>
    <w:p w:rsidR="00EC62F4" w:rsidRDefault="00EC62F4" w:rsidP="00D00133">
      <w:pPr>
        <w:tabs>
          <w:tab w:val="center" w:pos="4536"/>
          <w:tab w:val="right" w:pos="9072"/>
        </w:tabs>
        <w:autoSpaceDE w:val="0"/>
        <w:autoSpaceDN w:val="0"/>
        <w:adjustRightInd w:val="0"/>
        <w:rPr>
          <w:i/>
          <w:iCs/>
        </w:rPr>
      </w:pPr>
      <w:r w:rsidRPr="00DC11F5">
        <w:rPr>
          <w:i/>
          <w:iCs/>
        </w:rPr>
        <w:t>- сообщения с анализом;</w:t>
      </w:r>
    </w:p>
    <w:p w:rsidR="00EC62F4" w:rsidRDefault="00EC62F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C62F4" w:rsidRDefault="00EC62F4"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C62F4" w:rsidRPr="00DC11F5" w:rsidRDefault="00EC62F4"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C62F4" w:rsidRPr="00DC11F5" w:rsidRDefault="00EC62F4"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C62F4" w:rsidRPr="00DC11F5" w:rsidRDefault="00EC62F4"/>
    <w:p w:rsidR="00EC62F4" w:rsidRPr="00DC11F5" w:rsidRDefault="00EC62F4"/>
    <w:p w:rsidR="00EC62F4" w:rsidRDefault="00EC62F4"/>
    <w:p w:rsidR="00EC62F4" w:rsidRDefault="00EC62F4"/>
    <w:p w:rsidR="00EC62F4" w:rsidRDefault="00EC62F4"/>
    <w:p w:rsidR="00EC62F4" w:rsidRDefault="00EC62F4"/>
    <w:p w:rsidR="00EC62F4" w:rsidRDefault="00EC62F4"/>
    <w:p w:rsidR="00EC62F4" w:rsidRDefault="00EC62F4"/>
    <w:p w:rsidR="00EC62F4" w:rsidRDefault="00EC62F4"/>
    <w:p w:rsidR="00EC62F4" w:rsidRDefault="00EC62F4"/>
    <w:p w:rsidR="00EC62F4" w:rsidRPr="00DC11F5" w:rsidRDefault="00EC62F4" w:rsidP="007855F8">
      <w:pPr>
        <w:autoSpaceDE w:val="0"/>
        <w:autoSpaceDN w:val="0"/>
        <w:adjustRightInd w:val="0"/>
        <w:jc w:val="right"/>
      </w:pPr>
      <w:r w:rsidRPr="00DC11F5">
        <w:t xml:space="preserve">Приложение </w:t>
      </w:r>
    </w:p>
    <w:p w:rsidR="00EC62F4" w:rsidRPr="00DC11F5" w:rsidRDefault="00EC62F4" w:rsidP="007855F8">
      <w:pPr>
        <w:autoSpaceDE w:val="0"/>
        <w:autoSpaceDN w:val="0"/>
        <w:adjustRightInd w:val="0"/>
        <w:jc w:val="right"/>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pPr>
    </w:p>
    <w:p w:rsidR="00EC62F4" w:rsidRPr="00DC11F5" w:rsidRDefault="00EC62F4" w:rsidP="007855F8">
      <w:pPr>
        <w:autoSpaceDE w:val="0"/>
        <w:autoSpaceDN w:val="0"/>
        <w:adjustRightInd w:val="0"/>
        <w:jc w:val="right"/>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rPr>
          <w:b/>
          <w:bCs/>
        </w:rPr>
      </w:pPr>
      <w:r w:rsidRPr="00DC11F5">
        <w:rPr>
          <w:b/>
          <w:bCs/>
        </w:rPr>
        <w:t xml:space="preserve">ФОНД ОЦЕНОЧНЫХ СРЕДСТВ </w:t>
      </w:r>
    </w:p>
    <w:p w:rsidR="00EC62F4" w:rsidRPr="00DC11F5" w:rsidRDefault="00EC62F4" w:rsidP="007855F8">
      <w:pPr>
        <w:autoSpaceDE w:val="0"/>
        <w:autoSpaceDN w:val="0"/>
        <w:adjustRightInd w:val="0"/>
        <w:jc w:val="center"/>
        <w:rPr>
          <w:b/>
          <w:bCs/>
        </w:rPr>
      </w:pPr>
      <w:r w:rsidRPr="00DC11F5">
        <w:rPr>
          <w:b/>
          <w:bCs/>
        </w:rPr>
        <w:t>ДЛЯ ПРОВЕДЕНИЯ ПРОМЕЖУТОЧНОЙ АТТЕСТАЦИИ</w:t>
      </w:r>
    </w:p>
    <w:p w:rsidR="00EC62F4" w:rsidRPr="00DC11F5" w:rsidRDefault="00EC62F4" w:rsidP="007855F8">
      <w:pPr>
        <w:autoSpaceDE w:val="0"/>
        <w:autoSpaceDN w:val="0"/>
        <w:adjustRightInd w:val="0"/>
        <w:jc w:val="center"/>
        <w:rPr>
          <w:b/>
          <w:bCs/>
        </w:rPr>
      </w:pPr>
      <w:r w:rsidRPr="00DC11F5">
        <w:rPr>
          <w:b/>
          <w:bCs/>
        </w:rPr>
        <w:t>ПО ДИСЦИПЛИНЕ</w:t>
      </w:r>
    </w:p>
    <w:p w:rsidR="00EC62F4" w:rsidRPr="00DC11F5" w:rsidRDefault="00EC62F4" w:rsidP="007855F8">
      <w:pPr>
        <w:autoSpaceDE w:val="0"/>
        <w:autoSpaceDN w:val="0"/>
        <w:adjustRightInd w:val="0"/>
        <w:jc w:val="center"/>
        <w:rPr>
          <w:b/>
          <w:bCs/>
        </w:rPr>
      </w:pPr>
    </w:p>
    <w:p w:rsidR="00EC62F4" w:rsidRPr="00DC11F5" w:rsidRDefault="00EC62F4" w:rsidP="007855F8">
      <w:pPr>
        <w:autoSpaceDE w:val="0"/>
        <w:autoSpaceDN w:val="0"/>
        <w:adjustRightInd w:val="0"/>
        <w:jc w:val="center"/>
        <w:rPr>
          <w:b/>
          <w:bCs/>
        </w:rPr>
      </w:pPr>
    </w:p>
    <w:p w:rsidR="00EC62F4" w:rsidRPr="00DC11F5" w:rsidRDefault="00EC62F4" w:rsidP="007855F8">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C62F4" w:rsidRDefault="00EC62F4"/>
    <w:p w:rsidR="00EC62F4" w:rsidRDefault="00EC62F4"/>
    <w:p w:rsidR="00EC62F4" w:rsidRDefault="00EC62F4"/>
    <w:p w:rsidR="00EC62F4" w:rsidRDefault="00EC62F4"/>
    <w:p w:rsidR="00EC62F4" w:rsidRDefault="00EC62F4"/>
    <w:p w:rsidR="00EC62F4" w:rsidRDefault="00EC62F4"/>
    <w:p w:rsidR="00EC62F4" w:rsidRDefault="00EC62F4"/>
    <w:p w:rsidR="00EC62F4" w:rsidRDefault="00EC62F4">
      <w:r>
        <w:br w:type="page"/>
      </w:r>
    </w:p>
    <w:p w:rsidR="00EC62F4" w:rsidRPr="007A13F2" w:rsidRDefault="00EC62F4" w:rsidP="007A13F2">
      <w:pPr>
        <w:pStyle w:val="ListParagraph"/>
        <w:numPr>
          <w:ilvl w:val="0"/>
          <w:numId w:val="49"/>
        </w:numPr>
        <w:rPr>
          <w:b/>
        </w:rPr>
      </w:pPr>
      <w:r w:rsidRPr="007A13F2">
        <w:rPr>
          <w:b/>
        </w:rPr>
        <w:t>Паспорт компетенций</w:t>
      </w:r>
    </w:p>
    <w:p w:rsidR="00EC62F4" w:rsidRPr="00DC11F5" w:rsidRDefault="00EC62F4" w:rsidP="007A13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EC62F4" w:rsidRPr="00DC11F5" w:rsidTr="005A7424">
        <w:trPr>
          <w:trHeight w:val="726"/>
        </w:trPr>
        <w:tc>
          <w:tcPr>
            <w:tcW w:w="2093" w:type="dxa"/>
          </w:tcPr>
          <w:p w:rsidR="00EC62F4" w:rsidRPr="00DC11F5" w:rsidRDefault="00EC62F4" w:rsidP="005A7424">
            <w:pPr>
              <w:widowControl w:val="0"/>
              <w:contextualSpacing/>
              <w:jc w:val="both"/>
            </w:pPr>
            <w:r w:rsidRPr="00DC11F5">
              <w:t>Код оцениваемой компетенции (или её части)</w:t>
            </w:r>
          </w:p>
        </w:tc>
        <w:tc>
          <w:tcPr>
            <w:tcW w:w="1843" w:type="dxa"/>
          </w:tcPr>
          <w:p w:rsidR="00EC62F4" w:rsidRPr="00DC11F5" w:rsidRDefault="00EC62F4" w:rsidP="005A7424">
            <w:pPr>
              <w:widowControl w:val="0"/>
              <w:contextualSpacing/>
              <w:jc w:val="both"/>
            </w:pPr>
            <w:r w:rsidRPr="00DC11F5">
              <w:t xml:space="preserve">Вид контроля </w:t>
            </w:r>
          </w:p>
        </w:tc>
        <w:tc>
          <w:tcPr>
            <w:tcW w:w="5953" w:type="dxa"/>
          </w:tcPr>
          <w:p w:rsidR="00EC62F4" w:rsidRPr="00DC11F5" w:rsidRDefault="00EC62F4" w:rsidP="005A7424">
            <w:pPr>
              <w:widowControl w:val="0"/>
              <w:contextualSpacing/>
              <w:jc w:val="both"/>
            </w:pPr>
            <w:r w:rsidRPr="00DC11F5">
              <w:t>Компонент фонда оценочных средств</w:t>
            </w:r>
          </w:p>
        </w:tc>
      </w:tr>
      <w:tr w:rsidR="00EC62F4" w:rsidRPr="00DC11F5" w:rsidTr="005A7424">
        <w:trPr>
          <w:trHeight w:val="242"/>
        </w:trPr>
        <w:tc>
          <w:tcPr>
            <w:tcW w:w="2093" w:type="dxa"/>
            <w:vMerge w:val="restart"/>
          </w:tcPr>
          <w:p w:rsidR="00EC62F4" w:rsidRDefault="00EC62F4" w:rsidP="005A7424">
            <w:r>
              <w:t>УК-3,</w:t>
            </w:r>
          </w:p>
          <w:p w:rsidR="00EC62F4" w:rsidRPr="00DC11F5" w:rsidRDefault="00EC62F4" w:rsidP="005A7424">
            <w:r>
              <w:t>УК-5</w:t>
            </w:r>
          </w:p>
        </w:tc>
        <w:tc>
          <w:tcPr>
            <w:tcW w:w="1843" w:type="dxa"/>
          </w:tcPr>
          <w:p w:rsidR="00EC62F4" w:rsidRPr="00DC11F5" w:rsidRDefault="00EC62F4" w:rsidP="005A7424">
            <w:r>
              <w:t>устный и письменный</w:t>
            </w:r>
          </w:p>
        </w:tc>
        <w:tc>
          <w:tcPr>
            <w:tcW w:w="5953" w:type="dxa"/>
          </w:tcPr>
          <w:p w:rsidR="00EC62F4" w:rsidRPr="00636947" w:rsidRDefault="00EC62F4" w:rsidP="005A7424">
            <w:r w:rsidRPr="00636947">
              <w:t>Проблемно-аналитическое задание</w:t>
            </w:r>
          </w:p>
          <w:p w:rsidR="00EC62F4" w:rsidRPr="00636947" w:rsidRDefault="00EC62F4" w:rsidP="005A7424">
            <w:pPr>
              <w:jc w:val="both"/>
            </w:pPr>
            <w:r w:rsidRPr="00636947">
              <w:t>Практические задания</w:t>
            </w:r>
          </w:p>
        </w:tc>
      </w:tr>
      <w:tr w:rsidR="00EC62F4" w:rsidRPr="00DC11F5" w:rsidTr="005A7424">
        <w:tc>
          <w:tcPr>
            <w:tcW w:w="2093" w:type="dxa"/>
            <w:vMerge/>
          </w:tcPr>
          <w:p w:rsidR="00EC62F4" w:rsidRPr="00DC11F5" w:rsidRDefault="00EC62F4" w:rsidP="005A7424">
            <w:pPr>
              <w:widowControl w:val="0"/>
              <w:contextualSpacing/>
              <w:jc w:val="both"/>
            </w:pPr>
          </w:p>
        </w:tc>
        <w:tc>
          <w:tcPr>
            <w:tcW w:w="1843" w:type="dxa"/>
          </w:tcPr>
          <w:p w:rsidR="00EC62F4" w:rsidRPr="00DC11F5" w:rsidRDefault="00EC62F4" w:rsidP="005A7424">
            <w:pPr>
              <w:widowControl w:val="0"/>
              <w:contextualSpacing/>
              <w:jc w:val="both"/>
            </w:pPr>
            <w:r>
              <w:t>устный</w:t>
            </w:r>
          </w:p>
        </w:tc>
        <w:tc>
          <w:tcPr>
            <w:tcW w:w="5953" w:type="dxa"/>
          </w:tcPr>
          <w:p w:rsidR="00EC62F4" w:rsidRPr="00DC11F5" w:rsidRDefault="00EC62F4" w:rsidP="005A7424">
            <w:pPr>
              <w:tabs>
                <w:tab w:val="left" w:pos="5700"/>
              </w:tabs>
            </w:pPr>
            <w:r>
              <w:t>П</w:t>
            </w:r>
            <w:r w:rsidRPr="00DC11F5">
              <w:t xml:space="preserve">роблемно-аналитическое задание </w:t>
            </w:r>
          </w:p>
        </w:tc>
      </w:tr>
      <w:tr w:rsidR="00EC62F4" w:rsidRPr="00DC11F5" w:rsidTr="005A7424">
        <w:tc>
          <w:tcPr>
            <w:tcW w:w="2093" w:type="dxa"/>
            <w:vMerge/>
          </w:tcPr>
          <w:p w:rsidR="00EC62F4" w:rsidRPr="00DC11F5" w:rsidRDefault="00EC62F4" w:rsidP="005A7424">
            <w:pPr>
              <w:widowControl w:val="0"/>
              <w:contextualSpacing/>
              <w:jc w:val="both"/>
            </w:pPr>
          </w:p>
        </w:tc>
        <w:tc>
          <w:tcPr>
            <w:tcW w:w="1843" w:type="dxa"/>
          </w:tcPr>
          <w:p w:rsidR="00EC62F4" w:rsidRPr="00DC11F5" w:rsidRDefault="00EC62F4" w:rsidP="005A7424">
            <w:r w:rsidRPr="00DC11F5">
              <w:t>письменный</w:t>
            </w:r>
          </w:p>
        </w:tc>
        <w:tc>
          <w:tcPr>
            <w:tcW w:w="5953" w:type="dxa"/>
          </w:tcPr>
          <w:p w:rsidR="00EC62F4" w:rsidRPr="00DC11F5" w:rsidRDefault="00EC62F4" w:rsidP="005A7424">
            <w:r w:rsidRPr="00DC11F5">
              <w:t xml:space="preserve">Тест </w:t>
            </w:r>
          </w:p>
        </w:tc>
      </w:tr>
      <w:tr w:rsidR="00EC62F4" w:rsidRPr="00DC11F5" w:rsidTr="005A7424">
        <w:tc>
          <w:tcPr>
            <w:tcW w:w="2093" w:type="dxa"/>
            <w:vMerge/>
          </w:tcPr>
          <w:p w:rsidR="00EC62F4" w:rsidRPr="00DC11F5" w:rsidRDefault="00EC62F4" w:rsidP="005A7424">
            <w:pPr>
              <w:widowControl w:val="0"/>
              <w:contextualSpacing/>
              <w:jc w:val="both"/>
            </w:pPr>
          </w:p>
        </w:tc>
        <w:tc>
          <w:tcPr>
            <w:tcW w:w="1843" w:type="dxa"/>
          </w:tcPr>
          <w:p w:rsidR="00EC62F4" w:rsidRPr="00DC11F5" w:rsidRDefault="00EC62F4" w:rsidP="005A7424">
            <w:r w:rsidRPr="00DC11F5">
              <w:t>устный</w:t>
            </w:r>
          </w:p>
        </w:tc>
        <w:tc>
          <w:tcPr>
            <w:tcW w:w="5953" w:type="dxa"/>
          </w:tcPr>
          <w:p w:rsidR="00EC62F4" w:rsidRPr="00DC11F5" w:rsidRDefault="00EC62F4" w:rsidP="005A7424">
            <w:r>
              <w:t>Вопросы к экзамену</w:t>
            </w:r>
          </w:p>
        </w:tc>
      </w:tr>
    </w:tbl>
    <w:p w:rsidR="00EC62F4" w:rsidRPr="00DC11F5" w:rsidRDefault="00EC62F4" w:rsidP="007A13F2">
      <w:pPr>
        <w:ind w:firstLine="567"/>
        <w:jc w:val="both"/>
      </w:pPr>
    </w:p>
    <w:p w:rsidR="00EC62F4" w:rsidRPr="007A13F2" w:rsidRDefault="00EC62F4" w:rsidP="007A13F2">
      <w:pPr>
        <w:pStyle w:val="ListParagraph"/>
        <w:numPr>
          <w:ilvl w:val="0"/>
          <w:numId w:val="49"/>
        </w:numPr>
        <w:jc w:val="both"/>
        <w:rPr>
          <w:b/>
          <w:lang w:eastAsia="en-US"/>
        </w:rPr>
      </w:pPr>
      <w:r w:rsidRPr="007A13F2">
        <w:rPr>
          <w:b/>
          <w:lang w:eastAsia="en-US"/>
        </w:rPr>
        <w:t>Критерии освоения компетенций</w:t>
      </w:r>
    </w:p>
    <w:p w:rsidR="00EC62F4" w:rsidRPr="00DC11F5" w:rsidRDefault="00EC62F4" w:rsidP="007A13F2">
      <w:pPr>
        <w:jc w:val="both"/>
        <w:rPr>
          <w:lang w:eastAsia="en-US"/>
        </w:rPr>
      </w:pPr>
    </w:p>
    <w:p w:rsidR="00EC62F4" w:rsidRPr="00DC11F5" w:rsidRDefault="00EC62F4" w:rsidP="007A13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62F4" w:rsidRDefault="00EC62F4" w:rsidP="007A13F2">
      <w:pPr>
        <w:jc w:val="center"/>
        <w:rPr>
          <w:b/>
          <w:bCs/>
          <w:lang w:eastAsia="en-US"/>
        </w:rPr>
      </w:pPr>
    </w:p>
    <w:p w:rsidR="00EC62F4" w:rsidRDefault="00EC62F4" w:rsidP="007A13F2">
      <w:pPr>
        <w:jc w:val="center"/>
        <w:rPr>
          <w:b/>
          <w:bCs/>
          <w:lang w:eastAsia="en-US"/>
        </w:rPr>
      </w:pPr>
      <w:r w:rsidRPr="00BF46C4">
        <w:rPr>
          <w:b/>
          <w:bCs/>
          <w:lang w:eastAsia="en-US"/>
        </w:rPr>
        <w:t xml:space="preserve">Критерии оценки знаний студентов </w:t>
      </w:r>
    </w:p>
    <w:p w:rsidR="00EC62F4" w:rsidRDefault="00EC62F4" w:rsidP="007A13F2">
      <w:pPr>
        <w:jc w:val="center"/>
        <w:rPr>
          <w:b/>
          <w:bCs/>
          <w:lang w:eastAsia="en-US"/>
        </w:rPr>
      </w:pPr>
      <w:r w:rsidRPr="00BF46C4">
        <w:rPr>
          <w:b/>
          <w:bCs/>
          <w:lang w:eastAsia="en-US"/>
        </w:rPr>
        <w:t>(пороговый уровень сформированности компетенции)</w:t>
      </w:r>
    </w:p>
    <w:p w:rsidR="00EC62F4" w:rsidRPr="00BF46C4" w:rsidRDefault="00EC62F4" w:rsidP="007A13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Шкала оценивания</w:t>
            </w:r>
          </w:p>
        </w:tc>
        <w:tc>
          <w:tcPr>
            <w:tcW w:w="4007" w:type="pct"/>
            <w:vAlign w:val="center"/>
          </w:tcPr>
          <w:p w:rsidR="00EC62F4" w:rsidRPr="00BF46C4" w:rsidRDefault="00EC62F4" w:rsidP="005A7424">
            <w:pPr>
              <w:jc w:val="center"/>
              <w:rPr>
                <w:b/>
                <w:lang w:eastAsia="en-US"/>
              </w:rPr>
            </w:pPr>
            <w:r w:rsidRPr="00BF46C4">
              <w:rPr>
                <w:b/>
                <w:bCs/>
                <w:lang w:eastAsia="en-US"/>
              </w:rPr>
              <w:t>Показатели оценивания компетенций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Отлично</w:t>
            </w:r>
          </w:p>
        </w:tc>
        <w:tc>
          <w:tcPr>
            <w:tcW w:w="4007" w:type="pct"/>
          </w:tcPr>
          <w:p w:rsidR="00EC62F4" w:rsidRPr="00BF46C4" w:rsidRDefault="00EC62F4" w:rsidP="005A742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62F4" w:rsidRPr="00BF46C4" w:rsidRDefault="00EC62F4" w:rsidP="005A7424">
            <w:pPr>
              <w:jc w:val="both"/>
              <w:rPr>
                <w:bCs/>
                <w:lang w:eastAsia="en-US"/>
              </w:rPr>
            </w:pPr>
            <w:r w:rsidRPr="00BF46C4">
              <w:rPr>
                <w:bCs/>
                <w:lang w:eastAsia="en-US"/>
              </w:rPr>
              <w:t>- делает квалифицированные выводы и обобщения;</w:t>
            </w:r>
          </w:p>
          <w:p w:rsidR="00EC62F4" w:rsidRPr="00BF46C4" w:rsidRDefault="00EC62F4" w:rsidP="005A7424">
            <w:pPr>
              <w:jc w:val="both"/>
              <w:rPr>
                <w:bCs/>
                <w:lang w:eastAsia="en-US"/>
              </w:rPr>
            </w:pPr>
            <w:r w:rsidRPr="00BF46C4">
              <w:rPr>
                <w:bCs/>
                <w:lang w:eastAsia="en-US"/>
              </w:rPr>
              <w:t>- владеет на высококвалифицированном уровне системой понятий.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Хорошо</w:t>
            </w:r>
          </w:p>
        </w:tc>
        <w:tc>
          <w:tcPr>
            <w:tcW w:w="4007" w:type="pct"/>
          </w:tcPr>
          <w:p w:rsidR="00EC62F4" w:rsidRPr="00BF46C4" w:rsidRDefault="00EC62F4" w:rsidP="005A742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62F4" w:rsidRPr="00BF46C4" w:rsidRDefault="00EC62F4" w:rsidP="005A7424">
            <w:pPr>
              <w:jc w:val="both"/>
              <w:rPr>
                <w:bCs/>
                <w:lang w:eastAsia="en-US"/>
              </w:rPr>
            </w:pPr>
            <w:r w:rsidRPr="00BF46C4">
              <w:rPr>
                <w:bCs/>
                <w:lang w:eastAsia="en-US"/>
              </w:rPr>
              <w:t>- затрудняется в формулировании квалифицированных выводов и обобщений;</w:t>
            </w:r>
          </w:p>
          <w:p w:rsidR="00EC62F4" w:rsidRPr="00BF46C4" w:rsidRDefault="00EC62F4" w:rsidP="005A7424">
            <w:pPr>
              <w:jc w:val="both"/>
              <w:rPr>
                <w:bCs/>
                <w:lang w:eastAsia="en-US"/>
              </w:rPr>
            </w:pPr>
            <w:r w:rsidRPr="00BF46C4">
              <w:rPr>
                <w:bCs/>
                <w:lang w:eastAsia="en-US"/>
              </w:rPr>
              <w:t>- владеет на достаточном уровне системой понятий.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Удовлетворительно</w:t>
            </w:r>
          </w:p>
        </w:tc>
        <w:tc>
          <w:tcPr>
            <w:tcW w:w="4007" w:type="pct"/>
          </w:tcPr>
          <w:p w:rsidR="00EC62F4" w:rsidRPr="00BF46C4" w:rsidRDefault="00EC62F4" w:rsidP="005A7424">
            <w:pPr>
              <w:jc w:val="both"/>
              <w:rPr>
                <w:bCs/>
                <w:lang w:eastAsia="en-US"/>
              </w:rPr>
            </w:pPr>
            <w:r w:rsidRPr="00BF46C4">
              <w:rPr>
                <w:bCs/>
                <w:lang w:eastAsia="en-US"/>
              </w:rPr>
              <w:t>- студент ориентируется в материале, однако затрудняется в его изложении;</w:t>
            </w:r>
          </w:p>
          <w:p w:rsidR="00EC62F4" w:rsidRPr="00BF46C4" w:rsidRDefault="00EC62F4" w:rsidP="005A7424">
            <w:pPr>
              <w:jc w:val="both"/>
              <w:rPr>
                <w:bCs/>
                <w:lang w:eastAsia="en-US"/>
              </w:rPr>
            </w:pPr>
            <w:r w:rsidRPr="00BF46C4">
              <w:rPr>
                <w:bCs/>
                <w:lang w:eastAsia="en-US"/>
              </w:rPr>
              <w:t>- показывает недостаточность знаний основной и дополнительной литературы;</w:t>
            </w:r>
          </w:p>
          <w:p w:rsidR="00EC62F4" w:rsidRPr="00BF46C4" w:rsidRDefault="00EC62F4" w:rsidP="005A7424">
            <w:pPr>
              <w:jc w:val="both"/>
              <w:rPr>
                <w:bCs/>
                <w:lang w:eastAsia="en-US"/>
              </w:rPr>
            </w:pPr>
            <w:r w:rsidRPr="00BF46C4">
              <w:rPr>
                <w:bCs/>
                <w:lang w:eastAsia="en-US"/>
              </w:rPr>
              <w:t>- слабо аргументирует научные положения;</w:t>
            </w:r>
          </w:p>
          <w:p w:rsidR="00EC62F4" w:rsidRPr="00BF46C4" w:rsidRDefault="00EC62F4" w:rsidP="005A7424">
            <w:pPr>
              <w:jc w:val="both"/>
              <w:rPr>
                <w:bCs/>
                <w:lang w:eastAsia="en-US"/>
              </w:rPr>
            </w:pPr>
            <w:r w:rsidRPr="00BF46C4">
              <w:rPr>
                <w:bCs/>
                <w:lang w:eastAsia="en-US"/>
              </w:rPr>
              <w:t>- практически не способен сформулировать выводы и обобщения;</w:t>
            </w:r>
          </w:p>
          <w:p w:rsidR="00EC62F4" w:rsidRPr="00BF46C4" w:rsidRDefault="00EC62F4" w:rsidP="005A7424">
            <w:pPr>
              <w:jc w:val="both"/>
              <w:rPr>
                <w:bCs/>
                <w:lang w:eastAsia="en-US"/>
              </w:rPr>
            </w:pPr>
            <w:r w:rsidRPr="00BF46C4">
              <w:rPr>
                <w:bCs/>
                <w:lang w:eastAsia="en-US"/>
              </w:rPr>
              <w:t>- частично владеет системой понятий.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Неудовлетворительно</w:t>
            </w:r>
          </w:p>
        </w:tc>
        <w:tc>
          <w:tcPr>
            <w:tcW w:w="4007" w:type="pct"/>
          </w:tcPr>
          <w:p w:rsidR="00EC62F4" w:rsidRPr="00BF46C4" w:rsidRDefault="00EC62F4" w:rsidP="005A7424">
            <w:pPr>
              <w:jc w:val="both"/>
              <w:rPr>
                <w:bCs/>
                <w:lang w:eastAsia="en-US"/>
              </w:rPr>
            </w:pPr>
            <w:r w:rsidRPr="00BF46C4">
              <w:rPr>
                <w:bCs/>
                <w:lang w:eastAsia="en-US"/>
              </w:rPr>
              <w:t>- студент не усвоил значительной части материала;</w:t>
            </w:r>
          </w:p>
          <w:p w:rsidR="00EC62F4" w:rsidRPr="00BF46C4" w:rsidRDefault="00EC62F4" w:rsidP="005A7424">
            <w:pPr>
              <w:jc w:val="both"/>
              <w:rPr>
                <w:bCs/>
                <w:lang w:eastAsia="en-US"/>
              </w:rPr>
            </w:pPr>
            <w:r w:rsidRPr="00BF46C4">
              <w:rPr>
                <w:bCs/>
                <w:lang w:eastAsia="en-US"/>
              </w:rPr>
              <w:t>-  не может аргументировать научные положения;</w:t>
            </w:r>
          </w:p>
          <w:p w:rsidR="00EC62F4" w:rsidRPr="00BF46C4" w:rsidRDefault="00EC62F4" w:rsidP="005A7424">
            <w:pPr>
              <w:jc w:val="both"/>
              <w:rPr>
                <w:bCs/>
                <w:lang w:eastAsia="en-US"/>
              </w:rPr>
            </w:pPr>
            <w:r w:rsidRPr="00BF46C4">
              <w:rPr>
                <w:bCs/>
                <w:lang w:eastAsia="en-US"/>
              </w:rPr>
              <w:t>- не формулирует квалифицированных выводов и обобщений;</w:t>
            </w:r>
          </w:p>
          <w:p w:rsidR="00EC62F4" w:rsidRPr="00BF46C4" w:rsidRDefault="00EC62F4" w:rsidP="005A7424">
            <w:pPr>
              <w:jc w:val="both"/>
              <w:rPr>
                <w:bCs/>
                <w:lang w:eastAsia="en-US"/>
              </w:rPr>
            </w:pPr>
            <w:r w:rsidRPr="00BF46C4">
              <w:rPr>
                <w:bCs/>
                <w:lang w:eastAsia="en-US"/>
              </w:rPr>
              <w:t>- не владеет системой понятий.</w:t>
            </w:r>
          </w:p>
        </w:tc>
      </w:tr>
    </w:tbl>
    <w:p w:rsidR="00EC62F4" w:rsidRPr="00BF46C4" w:rsidRDefault="00EC62F4" w:rsidP="007A13F2">
      <w:pPr>
        <w:jc w:val="center"/>
        <w:rPr>
          <w:bCs/>
          <w:lang w:eastAsia="en-US"/>
        </w:rPr>
      </w:pPr>
    </w:p>
    <w:p w:rsidR="00EC62F4" w:rsidRPr="00BF46C4" w:rsidRDefault="00EC62F4" w:rsidP="007A13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62F4" w:rsidRPr="00BF46C4" w:rsidRDefault="00EC62F4" w:rsidP="007A13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C62F4" w:rsidRPr="00BF46C4" w:rsidRDefault="00EC62F4" w:rsidP="007A13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Шкала оценивания</w:t>
            </w:r>
          </w:p>
        </w:tc>
        <w:tc>
          <w:tcPr>
            <w:tcW w:w="3629" w:type="pct"/>
            <w:vAlign w:val="center"/>
          </w:tcPr>
          <w:p w:rsidR="00EC62F4" w:rsidRPr="00BF46C4" w:rsidRDefault="00EC62F4" w:rsidP="005A7424">
            <w:pPr>
              <w:jc w:val="center"/>
              <w:rPr>
                <w:b/>
                <w:lang w:eastAsia="en-US"/>
              </w:rPr>
            </w:pPr>
            <w:r w:rsidRPr="00BF46C4">
              <w:rPr>
                <w:b/>
                <w:bCs/>
                <w:lang w:eastAsia="en-US"/>
              </w:rPr>
              <w:t>Показатели оценивания компетенций</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Отлично</w:t>
            </w:r>
          </w:p>
        </w:tc>
        <w:tc>
          <w:tcPr>
            <w:tcW w:w="3629" w:type="pct"/>
          </w:tcPr>
          <w:p w:rsidR="00EC62F4" w:rsidRPr="00BF46C4" w:rsidRDefault="00EC62F4" w:rsidP="005A742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Хорошо</w:t>
            </w:r>
          </w:p>
        </w:tc>
        <w:tc>
          <w:tcPr>
            <w:tcW w:w="3629" w:type="pct"/>
          </w:tcPr>
          <w:p w:rsidR="00EC62F4" w:rsidRPr="00BF46C4" w:rsidRDefault="00EC62F4" w:rsidP="005A742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Удовлетворительно</w:t>
            </w:r>
          </w:p>
        </w:tc>
        <w:tc>
          <w:tcPr>
            <w:tcW w:w="3629" w:type="pct"/>
          </w:tcPr>
          <w:p w:rsidR="00EC62F4" w:rsidRPr="00BF46C4" w:rsidRDefault="00EC62F4" w:rsidP="005A742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Неудовлетворительно</w:t>
            </w:r>
          </w:p>
        </w:tc>
        <w:tc>
          <w:tcPr>
            <w:tcW w:w="3629" w:type="pct"/>
          </w:tcPr>
          <w:p w:rsidR="00EC62F4" w:rsidRPr="00BF46C4" w:rsidRDefault="00EC62F4" w:rsidP="005A7424">
            <w:pPr>
              <w:rPr>
                <w:bCs/>
                <w:lang w:eastAsia="en-US"/>
              </w:rPr>
            </w:pPr>
            <w:r w:rsidRPr="00BF46C4">
              <w:rPr>
                <w:bCs/>
                <w:lang w:eastAsia="en-US"/>
              </w:rPr>
              <w:t xml:space="preserve">студент не решил учебно-профессиональную задачу или задание. </w:t>
            </w:r>
          </w:p>
        </w:tc>
      </w:tr>
    </w:tbl>
    <w:p w:rsidR="00EC62F4" w:rsidRPr="00DC11F5" w:rsidRDefault="00EC62F4" w:rsidP="00FC3B95">
      <w:pPr>
        <w:autoSpaceDE w:val="0"/>
        <w:autoSpaceDN w:val="0"/>
        <w:adjustRightInd w:val="0"/>
        <w:jc w:val="center"/>
      </w:pPr>
    </w:p>
    <w:p w:rsidR="00EC62F4" w:rsidRPr="00BF46C4" w:rsidRDefault="00EC62F4" w:rsidP="007A13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C62F4" w:rsidRPr="00BF46C4" w:rsidRDefault="00EC62F4" w:rsidP="007A13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EC62F4" w:rsidRPr="00BF46C4" w:rsidTr="005A7424">
        <w:trPr>
          <w:jc w:val="center"/>
        </w:trPr>
        <w:tc>
          <w:tcPr>
            <w:tcW w:w="1390" w:type="pct"/>
            <w:vAlign w:val="center"/>
          </w:tcPr>
          <w:p w:rsidR="00EC62F4" w:rsidRPr="00BF46C4" w:rsidRDefault="00EC62F4" w:rsidP="005A7424">
            <w:pPr>
              <w:jc w:val="center"/>
              <w:rPr>
                <w:b/>
                <w:lang w:eastAsia="en-US"/>
              </w:rPr>
            </w:pPr>
            <w:r w:rsidRPr="00BF46C4">
              <w:rPr>
                <w:b/>
                <w:lang w:eastAsia="en-US"/>
              </w:rPr>
              <w:t>Шкала оценивания</w:t>
            </w:r>
          </w:p>
        </w:tc>
        <w:tc>
          <w:tcPr>
            <w:tcW w:w="3610" w:type="pct"/>
            <w:vAlign w:val="center"/>
          </w:tcPr>
          <w:p w:rsidR="00EC62F4" w:rsidRPr="00BF46C4" w:rsidRDefault="00EC62F4" w:rsidP="005A7424">
            <w:pPr>
              <w:jc w:val="center"/>
              <w:rPr>
                <w:b/>
                <w:lang w:eastAsia="en-US"/>
              </w:rPr>
            </w:pPr>
            <w:r w:rsidRPr="00BF46C4">
              <w:rPr>
                <w:b/>
                <w:bCs/>
                <w:lang w:eastAsia="en-US"/>
              </w:rPr>
              <w:t>Показатели оценивания компетенций</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Отлично</w:t>
            </w:r>
          </w:p>
        </w:tc>
        <w:tc>
          <w:tcPr>
            <w:tcW w:w="3610" w:type="pct"/>
          </w:tcPr>
          <w:p w:rsidR="00EC62F4" w:rsidRPr="00BF46C4" w:rsidRDefault="00EC62F4" w:rsidP="005A742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Хорошо</w:t>
            </w:r>
          </w:p>
        </w:tc>
        <w:tc>
          <w:tcPr>
            <w:tcW w:w="3610" w:type="pct"/>
          </w:tcPr>
          <w:p w:rsidR="00EC62F4" w:rsidRPr="00BF46C4" w:rsidRDefault="00EC62F4" w:rsidP="005A742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Удовлетворительно</w:t>
            </w:r>
          </w:p>
        </w:tc>
        <w:tc>
          <w:tcPr>
            <w:tcW w:w="3610" w:type="pct"/>
          </w:tcPr>
          <w:p w:rsidR="00EC62F4" w:rsidRPr="00BF46C4" w:rsidRDefault="00EC62F4" w:rsidP="005A742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Неудовлетворительно</w:t>
            </w:r>
          </w:p>
        </w:tc>
        <w:tc>
          <w:tcPr>
            <w:tcW w:w="3610" w:type="pct"/>
          </w:tcPr>
          <w:p w:rsidR="00EC62F4" w:rsidRPr="00BF46C4" w:rsidRDefault="00EC62F4" w:rsidP="005A742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Pr="00DC11F5" w:rsidRDefault="00EC62F4" w:rsidP="007A13F2">
      <w:pPr>
        <w:ind w:left="360"/>
        <w:jc w:val="both"/>
        <w:rPr>
          <w:b/>
        </w:rPr>
      </w:pPr>
    </w:p>
    <w:p w:rsidR="00EC62F4" w:rsidRPr="007A13F2" w:rsidRDefault="00EC62F4" w:rsidP="007A13F2">
      <w:pPr>
        <w:pStyle w:val="ListParagraph"/>
        <w:numPr>
          <w:ilvl w:val="0"/>
          <w:numId w:val="49"/>
        </w:numPr>
        <w:jc w:val="both"/>
        <w:rPr>
          <w:b/>
          <w:bCs/>
        </w:rPr>
      </w:pPr>
      <w:r w:rsidRPr="007A13F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62F4" w:rsidRDefault="00EC62F4" w:rsidP="007A13F2">
      <w:pPr>
        <w:pStyle w:val="ListParagraph"/>
        <w:rPr>
          <w:b/>
        </w:rPr>
      </w:pPr>
    </w:p>
    <w:p w:rsidR="00EC62F4" w:rsidRPr="00DC11F5" w:rsidRDefault="00EC62F4" w:rsidP="007A13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C62F4" w:rsidRDefault="00EC62F4" w:rsidP="007A13F2">
      <w:pPr>
        <w:autoSpaceDE w:val="0"/>
        <w:autoSpaceDN w:val="0"/>
        <w:adjustRightInd w:val="0"/>
        <w:jc w:val="center"/>
        <w:rPr>
          <w:b/>
        </w:rPr>
      </w:pPr>
    </w:p>
    <w:p w:rsidR="00EC62F4" w:rsidRDefault="00EC62F4" w:rsidP="007A13F2">
      <w:pPr>
        <w:autoSpaceDE w:val="0"/>
        <w:autoSpaceDN w:val="0"/>
        <w:adjustRightInd w:val="0"/>
        <w:jc w:val="center"/>
        <w:rPr>
          <w:b/>
        </w:rPr>
      </w:pPr>
      <w:r w:rsidRPr="008A7E41">
        <w:rPr>
          <w:b/>
        </w:rPr>
        <w:t>Тест</w:t>
      </w:r>
    </w:p>
    <w:p w:rsidR="00EC62F4" w:rsidRDefault="00EC62F4" w:rsidP="007A13F2">
      <w:pPr>
        <w:jc w:val="both"/>
      </w:pPr>
      <w:r>
        <w:t>1. Какие качества присущи настоящему волонтеру?</w:t>
      </w:r>
    </w:p>
    <w:p w:rsidR="00EC62F4" w:rsidRDefault="00EC62F4" w:rsidP="007A13F2">
      <w:pPr>
        <w:pStyle w:val="ListParagraph"/>
        <w:numPr>
          <w:ilvl w:val="0"/>
          <w:numId w:val="18"/>
        </w:numPr>
        <w:jc w:val="both"/>
      </w:pPr>
      <w:r>
        <w:t>усидчивость</w:t>
      </w:r>
    </w:p>
    <w:p w:rsidR="00EC62F4" w:rsidRDefault="00EC62F4" w:rsidP="007A13F2">
      <w:pPr>
        <w:pStyle w:val="ListParagraph"/>
        <w:numPr>
          <w:ilvl w:val="0"/>
          <w:numId w:val="18"/>
        </w:numPr>
        <w:jc w:val="both"/>
      </w:pPr>
      <w:r>
        <w:t>стеснительность</w:t>
      </w:r>
    </w:p>
    <w:p w:rsidR="00EC62F4" w:rsidRDefault="00EC62F4" w:rsidP="007A13F2">
      <w:pPr>
        <w:pStyle w:val="ListParagraph"/>
        <w:numPr>
          <w:ilvl w:val="0"/>
          <w:numId w:val="18"/>
        </w:numPr>
        <w:jc w:val="both"/>
      </w:pPr>
      <w:r>
        <w:t>общительность</w:t>
      </w:r>
    </w:p>
    <w:p w:rsidR="00EC62F4" w:rsidRDefault="00EC62F4" w:rsidP="007A13F2">
      <w:pPr>
        <w:pStyle w:val="ListParagraph"/>
        <w:numPr>
          <w:ilvl w:val="0"/>
          <w:numId w:val="18"/>
        </w:numPr>
        <w:jc w:val="both"/>
      </w:pPr>
      <w:r>
        <w:t>смелость</w:t>
      </w:r>
    </w:p>
    <w:p w:rsidR="00EC62F4" w:rsidRDefault="00EC62F4" w:rsidP="007A13F2">
      <w:pPr>
        <w:pStyle w:val="ListParagraph"/>
        <w:numPr>
          <w:ilvl w:val="0"/>
          <w:numId w:val="18"/>
        </w:numPr>
        <w:jc w:val="both"/>
      </w:pPr>
      <w:r>
        <w:t>грубость</w:t>
      </w:r>
    </w:p>
    <w:p w:rsidR="00EC62F4" w:rsidRDefault="00EC62F4" w:rsidP="007A13F2">
      <w:pPr>
        <w:pStyle w:val="ListParagraph"/>
        <w:numPr>
          <w:ilvl w:val="0"/>
          <w:numId w:val="18"/>
        </w:numPr>
        <w:jc w:val="both"/>
      </w:pPr>
      <w:r>
        <w:t>доброта</w:t>
      </w:r>
    </w:p>
    <w:p w:rsidR="00EC62F4" w:rsidRDefault="00EC62F4" w:rsidP="007A13F2">
      <w:pPr>
        <w:pStyle w:val="ListParagraph"/>
        <w:numPr>
          <w:ilvl w:val="0"/>
          <w:numId w:val="18"/>
        </w:numPr>
        <w:jc w:val="both"/>
      </w:pPr>
      <w:r>
        <w:t>отзывчивость</w:t>
      </w:r>
    </w:p>
    <w:p w:rsidR="00EC62F4" w:rsidRDefault="00EC62F4" w:rsidP="00FC3B95">
      <w:pPr>
        <w:autoSpaceDE w:val="0"/>
        <w:autoSpaceDN w:val="0"/>
        <w:adjustRightInd w:val="0"/>
        <w:jc w:val="center"/>
      </w:pPr>
    </w:p>
    <w:p w:rsidR="00EC62F4" w:rsidRDefault="00EC62F4" w:rsidP="007A13F2">
      <w:r>
        <w:t>2. Когда в России появилось добровольчество как социальное явление?</w:t>
      </w:r>
    </w:p>
    <w:p w:rsidR="00EC62F4" w:rsidRDefault="00EC62F4" w:rsidP="007A13F2">
      <w:pPr>
        <w:pStyle w:val="ListParagraph"/>
        <w:numPr>
          <w:ilvl w:val="0"/>
          <w:numId w:val="19"/>
        </w:numPr>
        <w:jc w:val="both"/>
      </w:pPr>
      <w:r>
        <w:t>вторая половина XVII-го века</w:t>
      </w:r>
    </w:p>
    <w:p w:rsidR="00EC62F4" w:rsidRDefault="00EC62F4" w:rsidP="007A13F2">
      <w:pPr>
        <w:pStyle w:val="ListParagraph"/>
        <w:numPr>
          <w:ilvl w:val="0"/>
          <w:numId w:val="19"/>
        </w:numPr>
        <w:jc w:val="both"/>
      </w:pPr>
      <w:r>
        <w:t>конец XIX-го века</w:t>
      </w:r>
    </w:p>
    <w:p w:rsidR="00EC62F4" w:rsidRDefault="00EC62F4" w:rsidP="007A13F2">
      <w:pPr>
        <w:pStyle w:val="ListParagraph"/>
        <w:numPr>
          <w:ilvl w:val="0"/>
          <w:numId w:val="19"/>
        </w:numPr>
        <w:jc w:val="both"/>
      </w:pPr>
      <w:r>
        <w:t>60-е годы XX-го века</w:t>
      </w:r>
    </w:p>
    <w:p w:rsidR="00EC62F4" w:rsidRDefault="00EC62F4" w:rsidP="007A13F2">
      <w:pPr>
        <w:pStyle w:val="ListParagraph"/>
        <w:numPr>
          <w:ilvl w:val="0"/>
          <w:numId w:val="19"/>
        </w:numPr>
        <w:jc w:val="both"/>
      </w:pPr>
      <w:r>
        <w:t>80-е годы XX-го века</w:t>
      </w:r>
    </w:p>
    <w:p w:rsidR="00EC62F4" w:rsidRDefault="00EC62F4" w:rsidP="007A13F2">
      <w:pPr>
        <w:jc w:val="both"/>
      </w:pPr>
    </w:p>
    <w:p w:rsidR="00EC62F4" w:rsidRDefault="00EC62F4" w:rsidP="007A13F2">
      <w:pPr>
        <w:jc w:val="both"/>
      </w:pPr>
      <w:r>
        <w:t>3. В каком году в России благотворительность была законодательно признана правовым видом деятельности?</w:t>
      </w:r>
    </w:p>
    <w:p w:rsidR="00EC62F4" w:rsidRDefault="00EC62F4" w:rsidP="007A13F2">
      <w:pPr>
        <w:pStyle w:val="ListParagraph"/>
        <w:numPr>
          <w:ilvl w:val="0"/>
          <w:numId w:val="20"/>
        </w:numPr>
        <w:jc w:val="both"/>
      </w:pPr>
      <w:r>
        <w:t>1882</w:t>
      </w:r>
    </w:p>
    <w:p w:rsidR="00EC62F4" w:rsidRDefault="00EC62F4" w:rsidP="007A13F2">
      <w:pPr>
        <w:pStyle w:val="ListParagraph"/>
        <w:numPr>
          <w:ilvl w:val="0"/>
          <w:numId w:val="20"/>
        </w:numPr>
        <w:jc w:val="both"/>
      </w:pPr>
      <w:r>
        <w:t>1922</w:t>
      </w:r>
    </w:p>
    <w:p w:rsidR="00EC62F4" w:rsidRDefault="00EC62F4" w:rsidP="007A13F2">
      <w:pPr>
        <w:pStyle w:val="ListParagraph"/>
        <w:numPr>
          <w:ilvl w:val="0"/>
          <w:numId w:val="20"/>
        </w:numPr>
        <w:jc w:val="both"/>
      </w:pPr>
      <w:r>
        <w:t>1995</w:t>
      </w:r>
    </w:p>
    <w:p w:rsidR="00EC62F4" w:rsidRDefault="00EC62F4" w:rsidP="007A13F2">
      <w:pPr>
        <w:pStyle w:val="ListParagraph"/>
        <w:numPr>
          <w:ilvl w:val="0"/>
          <w:numId w:val="20"/>
        </w:numPr>
        <w:jc w:val="both"/>
      </w:pPr>
      <w:r>
        <w:t>2018</w:t>
      </w:r>
    </w:p>
    <w:p w:rsidR="00EC62F4" w:rsidRDefault="00EC62F4" w:rsidP="007A13F2">
      <w:pPr>
        <w:jc w:val="both"/>
      </w:pPr>
    </w:p>
    <w:p w:rsidR="00EC62F4" w:rsidRDefault="00EC62F4" w:rsidP="007A13F2">
      <w:pPr>
        <w:jc w:val="both"/>
      </w:pPr>
      <w:r>
        <w:t>4. Что такое НКО?</w:t>
      </w:r>
    </w:p>
    <w:p w:rsidR="00EC62F4" w:rsidRDefault="00EC62F4" w:rsidP="007A13F2">
      <w:pPr>
        <w:pStyle w:val="ListParagraph"/>
        <w:numPr>
          <w:ilvl w:val="0"/>
          <w:numId w:val="21"/>
        </w:numPr>
        <w:jc w:val="both"/>
      </w:pPr>
      <w:r>
        <w:t>некоммерческие организации</w:t>
      </w:r>
    </w:p>
    <w:p w:rsidR="00EC62F4" w:rsidRDefault="00EC62F4" w:rsidP="007A13F2">
      <w:pPr>
        <w:pStyle w:val="ListParagraph"/>
        <w:numPr>
          <w:ilvl w:val="0"/>
          <w:numId w:val="21"/>
        </w:numPr>
        <w:jc w:val="both"/>
      </w:pPr>
      <w:r>
        <w:t>новые коммерческие организации</w:t>
      </w:r>
    </w:p>
    <w:p w:rsidR="00EC62F4" w:rsidRDefault="00EC62F4" w:rsidP="007A13F2">
      <w:pPr>
        <w:pStyle w:val="ListParagraph"/>
        <w:numPr>
          <w:ilvl w:val="0"/>
          <w:numId w:val="21"/>
        </w:numPr>
        <w:jc w:val="both"/>
      </w:pPr>
      <w:r>
        <w:t>неформальные коммерческие организации</w:t>
      </w:r>
    </w:p>
    <w:p w:rsidR="00EC62F4" w:rsidRDefault="00EC62F4" w:rsidP="007A13F2">
      <w:pPr>
        <w:pStyle w:val="ListParagraph"/>
        <w:numPr>
          <w:ilvl w:val="0"/>
          <w:numId w:val="21"/>
        </w:numPr>
        <w:jc w:val="both"/>
      </w:pPr>
      <w:r>
        <w:t>незарегистрированные коммерческие организации</w:t>
      </w:r>
    </w:p>
    <w:p w:rsidR="00EC62F4" w:rsidRDefault="00EC62F4" w:rsidP="007A13F2">
      <w:pPr>
        <w:jc w:val="both"/>
      </w:pPr>
    </w:p>
    <w:p w:rsidR="00EC62F4" w:rsidRDefault="00EC62F4" w:rsidP="007A13F2">
      <w:pPr>
        <w:jc w:val="both"/>
      </w:pPr>
      <w:r>
        <w:t>5. Когда празднуют Международный День Добровольцев?</w:t>
      </w:r>
    </w:p>
    <w:p w:rsidR="00EC62F4" w:rsidRDefault="00EC62F4" w:rsidP="007A13F2">
      <w:pPr>
        <w:pStyle w:val="ListParagraph"/>
        <w:numPr>
          <w:ilvl w:val="0"/>
          <w:numId w:val="22"/>
        </w:numPr>
        <w:jc w:val="both"/>
      </w:pPr>
      <w:r>
        <w:t>23 февраля</w:t>
      </w:r>
    </w:p>
    <w:p w:rsidR="00EC62F4" w:rsidRDefault="00EC62F4" w:rsidP="007A13F2">
      <w:pPr>
        <w:pStyle w:val="ListParagraph"/>
        <w:numPr>
          <w:ilvl w:val="0"/>
          <w:numId w:val="22"/>
        </w:numPr>
        <w:jc w:val="both"/>
      </w:pPr>
      <w:r>
        <w:t>1 сентября</w:t>
      </w:r>
    </w:p>
    <w:p w:rsidR="00EC62F4" w:rsidRDefault="00EC62F4" w:rsidP="007A13F2">
      <w:pPr>
        <w:pStyle w:val="ListParagraph"/>
        <w:numPr>
          <w:ilvl w:val="0"/>
          <w:numId w:val="22"/>
        </w:numPr>
        <w:jc w:val="both"/>
      </w:pPr>
      <w:r>
        <w:t>22 августа</w:t>
      </w:r>
    </w:p>
    <w:p w:rsidR="00EC62F4" w:rsidRDefault="00EC62F4" w:rsidP="007A13F2">
      <w:pPr>
        <w:pStyle w:val="ListParagraph"/>
        <w:numPr>
          <w:ilvl w:val="0"/>
          <w:numId w:val="22"/>
        </w:numPr>
        <w:jc w:val="both"/>
      </w:pPr>
      <w:r>
        <w:t>5 декабря</w:t>
      </w:r>
    </w:p>
    <w:p w:rsidR="00EC62F4" w:rsidRDefault="00EC62F4" w:rsidP="007A13F2">
      <w:pPr>
        <w:jc w:val="both"/>
      </w:pPr>
    </w:p>
    <w:p w:rsidR="00EC62F4" w:rsidRDefault="00EC62F4" w:rsidP="007A13F2">
      <w:pPr>
        <w:jc w:val="both"/>
      </w:pPr>
      <w:r>
        <w:t>6. Назовите Всероссийскую консолидированную добровольческую акцию, проводимую каждую весну с 1997 года?</w:t>
      </w:r>
    </w:p>
    <w:p w:rsidR="00EC62F4" w:rsidRDefault="00EC62F4" w:rsidP="007A13F2">
      <w:pPr>
        <w:pStyle w:val="ListParagraph"/>
        <w:numPr>
          <w:ilvl w:val="0"/>
          <w:numId w:val="23"/>
        </w:numPr>
        <w:jc w:val="both"/>
      </w:pPr>
      <w:r>
        <w:t>день учителя</w:t>
      </w:r>
    </w:p>
    <w:p w:rsidR="00EC62F4" w:rsidRDefault="00EC62F4" w:rsidP="007A13F2">
      <w:pPr>
        <w:pStyle w:val="ListParagraph"/>
        <w:numPr>
          <w:ilvl w:val="0"/>
          <w:numId w:val="23"/>
        </w:numPr>
        <w:jc w:val="both"/>
      </w:pPr>
      <w:r>
        <w:t>весенняя неделя добра</w:t>
      </w:r>
    </w:p>
    <w:p w:rsidR="00EC62F4" w:rsidRDefault="00EC62F4" w:rsidP="007A13F2">
      <w:pPr>
        <w:pStyle w:val="ListParagraph"/>
        <w:numPr>
          <w:ilvl w:val="0"/>
          <w:numId w:val="23"/>
        </w:numPr>
        <w:jc w:val="both"/>
      </w:pPr>
      <w:r>
        <w:t>день защиты детей</w:t>
      </w:r>
    </w:p>
    <w:p w:rsidR="00EC62F4" w:rsidRDefault="00EC62F4" w:rsidP="007A13F2">
      <w:pPr>
        <w:pStyle w:val="ListParagraph"/>
        <w:numPr>
          <w:ilvl w:val="0"/>
          <w:numId w:val="23"/>
        </w:numPr>
        <w:jc w:val="both"/>
      </w:pPr>
      <w:r>
        <w:t>осенний марафон</w:t>
      </w:r>
    </w:p>
    <w:p w:rsidR="00EC62F4" w:rsidRDefault="00EC62F4" w:rsidP="007A13F2">
      <w:pPr>
        <w:jc w:val="both"/>
      </w:pPr>
    </w:p>
    <w:p w:rsidR="00EC62F4" w:rsidRDefault="00EC62F4" w:rsidP="007A13F2">
      <w:pPr>
        <w:jc w:val="both"/>
      </w:pPr>
      <w:r>
        <w:t>7. Укажите страну, в которой запрещены волонтерские движения</w:t>
      </w:r>
    </w:p>
    <w:p w:rsidR="00EC62F4" w:rsidRDefault="00EC62F4" w:rsidP="007A13F2">
      <w:pPr>
        <w:pStyle w:val="ListParagraph"/>
        <w:numPr>
          <w:ilvl w:val="0"/>
          <w:numId w:val="24"/>
        </w:numPr>
        <w:jc w:val="both"/>
      </w:pPr>
      <w:r>
        <w:t>США</w:t>
      </w:r>
    </w:p>
    <w:p w:rsidR="00EC62F4" w:rsidRDefault="00EC62F4" w:rsidP="007A13F2">
      <w:pPr>
        <w:pStyle w:val="ListParagraph"/>
        <w:numPr>
          <w:ilvl w:val="0"/>
          <w:numId w:val="24"/>
        </w:numPr>
        <w:jc w:val="both"/>
      </w:pPr>
      <w:r>
        <w:t>Англия</w:t>
      </w:r>
    </w:p>
    <w:p w:rsidR="00EC62F4" w:rsidRDefault="00EC62F4" w:rsidP="007A13F2">
      <w:pPr>
        <w:pStyle w:val="ListParagraph"/>
        <w:numPr>
          <w:ilvl w:val="0"/>
          <w:numId w:val="24"/>
        </w:numPr>
        <w:jc w:val="both"/>
      </w:pPr>
      <w:r>
        <w:t>Франция</w:t>
      </w:r>
    </w:p>
    <w:p w:rsidR="00EC62F4" w:rsidRDefault="00EC62F4" w:rsidP="007A13F2">
      <w:pPr>
        <w:pStyle w:val="ListParagraph"/>
        <w:numPr>
          <w:ilvl w:val="0"/>
          <w:numId w:val="24"/>
        </w:numPr>
        <w:jc w:val="both"/>
      </w:pPr>
      <w:r>
        <w:t>Россия</w:t>
      </w:r>
    </w:p>
    <w:p w:rsidR="00EC62F4" w:rsidRDefault="00EC62F4" w:rsidP="007A13F2">
      <w:pPr>
        <w:pStyle w:val="ListParagraph"/>
        <w:numPr>
          <w:ilvl w:val="0"/>
          <w:numId w:val="24"/>
        </w:numPr>
        <w:jc w:val="both"/>
      </w:pPr>
      <w:r>
        <w:t>Италия</w:t>
      </w:r>
    </w:p>
    <w:p w:rsidR="00EC62F4" w:rsidRDefault="00EC62F4" w:rsidP="007A13F2">
      <w:pPr>
        <w:pStyle w:val="ListParagraph"/>
        <w:numPr>
          <w:ilvl w:val="0"/>
          <w:numId w:val="24"/>
        </w:numPr>
        <w:jc w:val="both"/>
      </w:pPr>
      <w:r>
        <w:t>Япония</w:t>
      </w:r>
    </w:p>
    <w:p w:rsidR="00EC62F4" w:rsidRDefault="00EC62F4" w:rsidP="007A13F2">
      <w:pPr>
        <w:pStyle w:val="ListParagraph"/>
        <w:numPr>
          <w:ilvl w:val="0"/>
          <w:numId w:val="24"/>
        </w:numPr>
        <w:jc w:val="both"/>
      </w:pPr>
      <w:r>
        <w:t>нет такой страны</w:t>
      </w:r>
    </w:p>
    <w:p w:rsidR="00EC62F4" w:rsidRDefault="00EC62F4" w:rsidP="007A13F2">
      <w:pPr>
        <w:jc w:val="both"/>
      </w:pPr>
    </w:p>
    <w:p w:rsidR="00EC62F4" w:rsidRDefault="00EC62F4" w:rsidP="007A13F2">
      <w:pPr>
        <w:jc w:val="both"/>
      </w:pPr>
      <w:r>
        <w:t>8. Можно ли поставить знак равенства между словами волонтер и доброволец?</w:t>
      </w:r>
    </w:p>
    <w:p w:rsidR="00EC62F4" w:rsidRDefault="00EC62F4" w:rsidP="007A13F2">
      <w:pPr>
        <w:pStyle w:val="ListParagraph"/>
        <w:numPr>
          <w:ilvl w:val="0"/>
          <w:numId w:val="25"/>
        </w:numPr>
        <w:jc w:val="both"/>
      </w:pPr>
      <w:r>
        <w:t>да</w:t>
      </w:r>
    </w:p>
    <w:p w:rsidR="00EC62F4" w:rsidRDefault="00EC62F4" w:rsidP="007A13F2">
      <w:pPr>
        <w:pStyle w:val="ListParagraph"/>
        <w:numPr>
          <w:ilvl w:val="0"/>
          <w:numId w:val="25"/>
        </w:numPr>
        <w:jc w:val="both"/>
      </w:pPr>
      <w:r>
        <w:t>нет</w:t>
      </w:r>
    </w:p>
    <w:p w:rsidR="00EC62F4" w:rsidRDefault="00EC62F4" w:rsidP="007A13F2">
      <w:pPr>
        <w:jc w:val="both"/>
      </w:pPr>
    </w:p>
    <w:p w:rsidR="00EC62F4" w:rsidRDefault="00EC62F4" w:rsidP="007A13F2">
      <w:pPr>
        <w:jc w:val="both"/>
      </w:pPr>
      <w:r>
        <w:t>9. Первое массовое детское движение в России – это…</w:t>
      </w:r>
    </w:p>
    <w:p w:rsidR="00EC62F4" w:rsidRDefault="00EC62F4" w:rsidP="007A13F2">
      <w:pPr>
        <w:pStyle w:val="ListParagraph"/>
        <w:numPr>
          <w:ilvl w:val="0"/>
          <w:numId w:val="26"/>
        </w:numPr>
        <w:jc w:val="both"/>
      </w:pPr>
      <w:r>
        <w:t>скауты</w:t>
      </w:r>
    </w:p>
    <w:p w:rsidR="00EC62F4" w:rsidRDefault="00EC62F4" w:rsidP="007A13F2">
      <w:pPr>
        <w:pStyle w:val="ListParagraph"/>
        <w:numPr>
          <w:ilvl w:val="0"/>
          <w:numId w:val="26"/>
        </w:numPr>
        <w:jc w:val="both"/>
      </w:pPr>
      <w:r>
        <w:t>пионеры</w:t>
      </w:r>
    </w:p>
    <w:p w:rsidR="00EC62F4" w:rsidRDefault="00EC62F4" w:rsidP="007A13F2">
      <w:pPr>
        <w:pStyle w:val="ListParagraph"/>
        <w:numPr>
          <w:ilvl w:val="0"/>
          <w:numId w:val="26"/>
        </w:numPr>
        <w:jc w:val="both"/>
      </w:pPr>
      <w:r>
        <w:t>октябрята</w:t>
      </w:r>
    </w:p>
    <w:p w:rsidR="00EC62F4" w:rsidRDefault="00EC62F4" w:rsidP="007A13F2">
      <w:pPr>
        <w:pStyle w:val="ListParagraph"/>
        <w:numPr>
          <w:ilvl w:val="0"/>
          <w:numId w:val="26"/>
        </w:numPr>
        <w:jc w:val="both"/>
      </w:pPr>
      <w:r>
        <w:t>зеленые береты</w:t>
      </w:r>
    </w:p>
    <w:p w:rsidR="00EC62F4" w:rsidRDefault="00EC62F4" w:rsidP="007A13F2">
      <w:pPr>
        <w:jc w:val="both"/>
      </w:pPr>
    </w:p>
    <w:p w:rsidR="00EC62F4" w:rsidRDefault="00EC62F4" w:rsidP="007A13F2">
      <w:pPr>
        <w:jc w:val="both"/>
      </w:pPr>
      <w:r>
        <w:t>10. Можно ли в 14 лет стать учредителем детской общественной организации?</w:t>
      </w:r>
    </w:p>
    <w:p w:rsidR="00EC62F4" w:rsidRDefault="00EC62F4" w:rsidP="007A13F2">
      <w:pPr>
        <w:pStyle w:val="ListParagraph"/>
        <w:numPr>
          <w:ilvl w:val="0"/>
          <w:numId w:val="27"/>
        </w:numPr>
        <w:jc w:val="both"/>
      </w:pPr>
      <w:r>
        <w:t>да</w:t>
      </w:r>
    </w:p>
    <w:p w:rsidR="00EC62F4" w:rsidRDefault="00EC62F4" w:rsidP="007A13F2">
      <w:pPr>
        <w:pStyle w:val="ListParagraph"/>
        <w:numPr>
          <w:ilvl w:val="0"/>
          <w:numId w:val="27"/>
        </w:numPr>
        <w:jc w:val="both"/>
      </w:pPr>
      <w:r>
        <w:t>нет</w:t>
      </w:r>
    </w:p>
    <w:p w:rsidR="00EC62F4" w:rsidRDefault="00EC62F4" w:rsidP="007A13F2">
      <w:pPr>
        <w:jc w:val="both"/>
      </w:pPr>
    </w:p>
    <w:p w:rsidR="00EC62F4" w:rsidRDefault="00EC62F4" w:rsidP="007A13F2">
      <w:pPr>
        <w:jc w:val="both"/>
      </w:pPr>
      <w:r>
        <w:t>11. Получают ли заработную плату участники международных волонтерских лагерей?</w:t>
      </w:r>
    </w:p>
    <w:p w:rsidR="00EC62F4" w:rsidRDefault="00EC62F4" w:rsidP="007A13F2">
      <w:pPr>
        <w:pStyle w:val="ListParagraph"/>
        <w:numPr>
          <w:ilvl w:val="0"/>
          <w:numId w:val="28"/>
        </w:numPr>
        <w:jc w:val="both"/>
      </w:pPr>
      <w:r>
        <w:t>да</w:t>
      </w:r>
    </w:p>
    <w:p w:rsidR="00EC62F4" w:rsidRDefault="00EC62F4" w:rsidP="007A13F2">
      <w:pPr>
        <w:pStyle w:val="ListParagraph"/>
        <w:numPr>
          <w:ilvl w:val="0"/>
          <w:numId w:val="28"/>
        </w:numPr>
        <w:jc w:val="both"/>
      </w:pPr>
      <w:r>
        <w:t>нет</w:t>
      </w:r>
    </w:p>
    <w:p w:rsidR="00EC62F4" w:rsidRDefault="00EC62F4" w:rsidP="007A13F2">
      <w:pPr>
        <w:jc w:val="both"/>
      </w:pPr>
    </w:p>
    <w:p w:rsidR="00EC62F4" w:rsidRDefault="00EC62F4" w:rsidP="007A13F2">
      <w:pPr>
        <w:jc w:val="both"/>
      </w:pPr>
      <w:r>
        <w:t>12. Социальный проект – это…</w:t>
      </w:r>
    </w:p>
    <w:p w:rsidR="00EC62F4" w:rsidRDefault="00EC62F4" w:rsidP="007A13F2">
      <w:pPr>
        <w:pStyle w:val="ListParagraph"/>
        <w:numPr>
          <w:ilvl w:val="0"/>
          <w:numId w:val="29"/>
        </w:numPr>
        <w:jc w:val="both"/>
      </w:pPr>
      <w:r>
        <w:t>план общественных мероприятий</w:t>
      </w:r>
    </w:p>
    <w:p w:rsidR="00EC62F4" w:rsidRDefault="00EC62F4" w:rsidP="007A13F2">
      <w:pPr>
        <w:pStyle w:val="ListParagraph"/>
        <w:numPr>
          <w:ilvl w:val="0"/>
          <w:numId w:val="29"/>
        </w:numPr>
        <w:jc w:val="both"/>
      </w:pPr>
      <w:r>
        <w:t>план общегородских мероприятий</w:t>
      </w:r>
    </w:p>
    <w:p w:rsidR="00EC62F4" w:rsidRDefault="00EC62F4" w:rsidP="007A13F2">
      <w:pPr>
        <w:pStyle w:val="ListParagraph"/>
        <w:numPr>
          <w:ilvl w:val="0"/>
          <w:numId w:val="29"/>
        </w:numPr>
        <w:jc w:val="both"/>
      </w:pPr>
      <w:r>
        <w:t>программа действий, направленная на решение социальных проблем</w:t>
      </w:r>
    </w:p>
    <w:p w:rsidR="00EC62F4" w:rsidRPr="00D87C00" w:rsidRDefault="00EC62F4" w:rsidP="007A13F2">
      <w:pPr>
        <w:pStyle w:val="ListParagraph"/>
        <w:numPr>
          <w:ilvl w:val="0"/>
          <w:numId w:val="29"/>
        </w:numPr>
        <w:jc w:val="both"/>
      </w:pPr>
      <w:r>
        <w:t>здесь нет верного ответа</w:t>
      </w:r>
    </w:p>
    <w:p w:rsidR="00EC62F4" w:rsidRDefault="00EC62F4" w:rsidP="007A13F2">
      <w:pPr>
        <w:jc w:val="both"/>
      </w:pPr>
    </w:p>
    <w:p w:rsidR="00EC62F4" w:rsidRDefault="00EC62F4" w:rsidP="007A13F2">
      <w:pPr>
        <w:jc w:val="both"/>
      </w:pPr>
      <w:r>
        <w:t>13. Волонтер в дословном переводе означает:</w:t>
      </w:r>
    </w:p>
    <w:p w:rsidR="00EC62F4" w:rsidRDefault="00EC62F4" w:rsidP="007A13F2">
      <w:pPr>
        <w:pStyle w:val="ListParagraph"/>
        <w:numPr>
          <w:ilvl w:val="0"/>
          <w:numId w:val="30"/>
        </w:numPr>
        <w:jc w:val="both"/>
      </w:pPr>
      <w:r>
        <w:t>человек, который работает безвозмездно, стремится внести свой вклад в реализации</w:t>
      </w:r>
    </w:p>
    <w:p w:rsidR="00EC62F4" w:rsidRDefault="00EC62F4" w:rsidP="007A13F2">
      <w:pPr>
        <w:pStyle w:val="ListParagraph"/>
        <w:numPr>
          <w:ilvl w:val="0"/>
          <w:numId w:val="30"/>
        </w:numPr>
        <w:jc w:val="both"/>
      </w:pPr>
      <w:r>
        <w:t>социально значимых проектов;</w:t>
      </w:r>
    </w:p>
    <w:p w:rsidR="00EC62F4" w:rsidRDefault="00EC62F4" w:rsidP="007A13F2">
      <w:pPr>
        <w:pStyle w:val="ListParagraph"/>
        <w:numPr>
          <w:ilvl w:val="0"/>
          <w:numId w:val="30"/>
        </w:numPr>
        <w:jc w:val="both"/>
      </w:pPr>
      <w:r>
        <w:t>«доброволец», который безвозмездно занимается социально значимой деятельностью;</w:t>
      </w:r>
    </w:p>
    <w:p w:rsidR="00EC62F4" w:rsidRDefault="00EC62F4" w:rsidP="007A13F2">
      <w:pPr>
        <w:pStyle w:val="ListParagraph"/>
        <w:numPr>
          <w:ilvl w:val="0"/>
          <w:numId w:val="30"/>
        </w:numPr>
        <w:jc w:val="both"/>
      </w:pPr>
      <w:r>
        <w:t>человек, добровольно взявший на себя какую либо работу.</w:t>
      </w:r>
    </w:p>
    <w:p w:rsidR="00EC62F4" w:rsidRDefault="00EC62F4" w:rsidP="007A13F2">
      <w:pPr>
        <w:jc w:val="both"/>
      </w:pPr>
    </w:p>
    <w:p w:rsidR="00EC62F4" w:rsidRDefault="00EC62F4" w:rsidP="007A13F2">
      <w:pPr>
        <w:jc w:val="both"/>
      </w:pPr>
      <w:r>
        <w:t>14. Согласно определению «добровольцы» - это:</w:t>
      </w:r>
    </w:p>
    <w:p w:rsidR="00EC62F4" w:rsidRDefault="00EC62F4" w:rsidP="007A13F2">
      <w:pPr>
        <w:pStyle w:val="ListParagraph"/>
        <w:numPr>
          <w:ilvl w:val="0"/>
          <w:numId w:val="31"/>
        </w:numPr>
        <w:jc w:val="both"/>
      </w:pPr>
      <w:r>
        <w:t>лицо, осуществляющее какую либо деятельность добровольно, а также</w:t>
      </w:r>
    </w:p>
    <w:p w:rsidR="00EC62F4" w:rsidRDefault="00EC62F4" w:rsidP="007A13F2">
      <w:pPr>
        <w:pStyle w:val="ListParagraph"/>
        <w:numPr>
          <w:ilvl w:val="0"/>
          <w:numId w:val="31"/>
        </w:numPr>
        <w:jc w:val="both"/>
      </w:pPr>
      <w:r>
        <w:t>зачастую безвозмездно;</w:t>
      </w:r>
    </w:p>
    <w:p w:rsidR="00EC62F4" w:rsidRDefault="00EC62F4" w:rsidP="007A13F2">
      <w:pPr>
        <w:pStyle w:val="ListParagraph"/>
        <w:numPr>
          <w:ilvl w:val="0"/>
          <w:numId w:val="31"/>
        </w:numPr>
        <w:jc w:val="both"/>
      </w:pPr>
      <w:r>
        <w:t>доброволец, человек, предпочитающий быть участников, а не зрителем, не</w:t>
      </w:r>
    </w:p>
    <w:p w:rsidR="00EC62F4" w:rsidRDefault="00EC62F4" w:rsidP="007A13F2">
      <w:pPr>
        <w:pStyle w:val="ListParagraph"/>
        <w:numPr>
          <w:ilvl w:val="0"/>
          <w:numId w:val="31"/>
        </w:numPr>
        <w:jc w:val="both"/>
      </w:pPr>
      <w:r>
        <w:t>ожидающий оплаты своего труда;</w:t>
      </w:r>
    </w:p>
    <w:p w:rsidR="00EC62F4" w:rsidRDefault="00EC62F4" w:rsidP="007A13F2">
      <w:pPr>
        <w:pStyle w:val="ListParagraph"/>
        <w:numPr>
          <w:ilvl w:val="0"/>
          <w:numId w:val="31"/>
        </w:numPr>
        <w:jc w:val="both"/>
      </w:pPr>
      <w:r>
        <w:t>это люди, которые совершают общественно полезные деяния без</w:t>
      </w:r>
    </w:p>
    <w:p w:rsidR="00EC62F4" w:rsidRDefault="00EC62F4" w:rsidP="007A13F2">
      <w:pPr>
        <w:pStyle w:val="ListParagraph"/>
        <w:numPr>
          <w:ilvl w:val="0"/>
          <w:numId w:val="31"/>
        </w:numPr>
        <w:jc w:val="both"/>
      </w:pPr>
      <w:r>
        <w:t>материальной выгоды или какой-либо компенсации;</w:t>
      </w:r>
    </w:p>
    <w:p w:rsidR="00EC62F4" w:rsidRDefault="00EC62F4" w:rsidP="007A13F2">
      <w:pPr>
        <w:pStyle w:val="ListParagraph"/>
        <w:numPr>
          <w:ilvl w:val="0"/>
          <w:numId w:val="31"/>
        </w:numPr>
        <w:jc w:val="both"/>
      </w:pPr>
      <w:r>
        <w:t>физические лица, осуществляющие благотворительную деятельность в</w:t>
      </w:r>
    </w:p>
    <w:p w:rsidR="00EC62F4" w:rsidRDefault="00EC62F4" w:rsidP="007A13F2">
      <w:pPr>
        <w:pStyle w:val="ListParagraph"/>
        <w:numPr>
          <w:ilvl w:val="0"/>
          <w:numId w:val="31"/>
        </w:numPr>
        <w:jc w:val="both"/>
      </w:pPr>
      <w:r>
        <w:t>форме безвозмездного выполнения работ, оказания услуг.</w:t>
      </w:r>
    </w:p>
    <w:p w:rsidR="00EC62F4" w:rsidRDefault="00EC62F4" w:rsidP="007A13F2">
      <w:pPr>
        <w:jc w:val="both"/>
      </w:pPr>
    </w:p>
    <w:p w:rsidR="00EC62F4" w:rsidRDefault="00EC62F4" w:rsidP="007A13F2">
      <w:pPr>
        <w:jc w:val="both"/>
      </w:pPr>
      <w:r>
        <w:t>15. Цели благотворительной деятельности определены в:</w:t>
      </w:r>
    </w:p>
    <w:p w:rsidR="00EC62F4" w:rsidRDefault="00EC62F4" w:rsidP="007A13F2">
      <w:pPr>
        <w:pStyle w:val="ListParagraph"/>
        <w:numPr>
          <w:ilvl w:val="0"/>
          <w:numId w:val="32"/>
        </w:numPr>
        <w:jc w:val="both"/>
      </w:pPr>
      <w:r>
        <w:t>ФЗ РФ от 28.12.2013 №-442 ФЗ «Об основах социального обслуживания в РФ»;</w:t>
      </w:r>
    </w:p>
    <w:p w:rsidR="00EC62F4" w:rsidRDefault="00EC62F4" w:rsidP="007A13F2">
      <w:pPr>
        <w:pStyle w:val="ListParagraph"/>
        <w:numPr>
          <w:ilvl w:val="0"/>
          <w:numId w:val="32"/>
        </w:numPr>
        <w:jc w:val="both"/>
      </w:pPr>
      <w:r>
        <w:t>ФЗ РФ от 11.08.95 №-135 ФЗ «О благотворительной деятельности и</w:t>
      </w:r>
    </w:p>
    <w:p w:rsidR="00EC62F4" w:rsidRDefault="00EC62F4" w:rsidP="007A13F2">
      <w:pPr>
        <w:pStyle w:val="ListParagraph"/>
        <w:numPr>
          <w:ilvl w:val="0"/>
          <w:numId w:val="32"/>
        </w:numPr>
        <w:jc w:val="both"/>
      </w:pPr>
      <w:r>
        <w:t>благотворительных организациях»;</w:t>
      </w:r>
    </w:p>
    <w:p w:rsidR="00EC62F4" w:rsidRDefault="00EC62F4" w:rsidP="007A13F2">
      <w:pPr>
        <w:pStyle w:val="ListParagraph"/>
        <w:numPr>
          <w:ilvl w:val="0"/>
          <w:numId w:val="32"/>
        </w:numPr>
        <w:jc w:val="both"/>
      </w:pPr>
      <w:r>
        <w:t>Распоряжение правительства РФ от 17.11.2008 №1662-р « О концепции</w:t>
      </w:r>
    </w:p>
    <w:p w:rsidR="00EC62F4" w:rsidRDefault="00EC62F4" w:rsidP="007A13F2">
      <w:pPr>
        <w:jc w:val="both"/>
      </w:pPr>
      <w:r>
        <w:t>долгосрочно социально-экономического развития РФ на период до 2020 года.</w:t>
      </w:r>
    </w:p>
    <w:p w:rsidR="00EC62F4" w:rsidRDefault="00EC62F4" w:rsidP="007A13F2">
      <w:pPr>
        <w:jc w:val="both"/>
      </w:pPr>
    </w:p>
    <w:p w:rsidR="00EC62F4" w:rsidRDefault="00EC62F4" w:rsidP="007A13F2">
      <w:pPr>
        <w:jc w:val="both"/>
      </w:pPr>
      <w:r>
        <w:t>16. Что из перечисленного относится к благотворительной деятельности:</w:t>
      </w:r>
    </w:p>
    <w:p w:rsidR="00EC62F4" w:rsidRDefault="00EC62F4" w:rsidP="007A13F2">
      <w:pPr>
        <w:pStyle w:val="ListParagraph"/>
        <w:numPr>
          <w:ilvl w:val="0"/>
          <w:numId w:val="33"/>
        </w:numPr>
        <w:jc w:val="both"/>
      </w:pPr>
      <w:r>
        <w:t>развитие частного бизнеса;</w:t>
      </w:r>
    </w:p>
    <w:p w:rsidR="00EC62F4" w:rsidRDefault="00EC62F4" w:rsidP="007A13F2">
      <w:pPr>
        <w:pStyle w:val="ListParagraph"/>
        <w:numPr>
          <w:ilvl w:val="0"/>
          <w:numId w:val="33"/>
        </w:numPr>
        <w:jc w:val="both"/>
      </w:pPr>
      <w:r>
        <w:t>организация клубов по интересам;</w:t>
      </w:r>
    </w:p>
    <w:p w:rsidR="00EC62F4" w:rsidRDefault="00EC62F4" w:rsidP="007A13F2">
      <w:pPr>
        <w:pStyle w:val="ListParagraph"/>
        <w:numPr>
          <w:ilvl w:val="0"/>
          <w:numId w:val="33"/>
        </w:numPr>
        <w:jc w:val="both"/>
      </w:pPr>
      <w:r>
        <w:t>содействие укрепления мира, дружбы и согласия между народами,</w:t>
      </w:r>
    </w:p>
    <w:p w:rsidR="00EC62F4" w:rsidRDefault="00EC62F4" w:rsidP="007A13F2">
      <w:pPr>
        <w:pStyle w:val="ListParagraph"/>
        <w:numPr>
          <w:ilvl w:val="0"/>
          <w:numId w:val="33"/>
        </w:numPr>
        <w:jc w:val="both"/>
      </w:pPr>
      <w:r>
        <w:t>предотвращению социальных, национальных, религиозных конфликтов.</w:t>
      </w:r>
    </w:p>
    <w:p w:rsidR="00EC62F4" w:rsidRDefault="00EC62F4" w:rsidP="007A13F2">
      <w:pPr>
        <w:jc w:val="both"/>
      </w:pPr>
    </w:p>
    <w:p w:rsidR="00EC62F4" w:rsidRDefault="00EC62F4" w:rsidP="007A13F2">
      <w:pPr>
        <w:jc w:val="both"/>
      </w:pPr>
      <w:r>
        <w:t>17. Стать волонтером может:</w:t>
      </w:r>
    </w:p>
    <w:p w:rsidR="00EC62F4" w:rsidRDefault="00EC62F4" w:rsidP="007A13F2">
      <w:pPr>
        <w:pStyle w:val="ListParagraph"/>
        <w:numPr>
          <w:ilvl w:val="0"/>
          <w:numId w:val="34"/>
        </w:numPr>
        <w:jc w:val="both"/>
      </w:pPr>
      <w:r>
        <w:t>любой гражданин, достигший совершеннолетия или 14 лет с письменного</w:t>
      </w:r>
    </w:p>
    <w:p w:rsidR="00EC62F4" w:rsidRDefault="00EC62F4" w:rsidP="007A13F2">
      <w:pPr>
        <w:pStyle w:val="ListParagraph"/>
        <w:numPr>
          <w:ilvl w:val="0"/>
          <w:numId w:val="34"/>
        </w:numPr>
        <w:jc w:val="both"/>
      </w:pPr>
      <w:r>
        <w:t>согласия родителей или лиц, их заменяющих;</w:t>
      </w:r>
    </w:p>
    <w:p w:rsidR="00EC62F4" w:rsidRDefault="00EC62F4" w:rsidP="007A13F2">
      <w:pPr>
        <w:pStyle w:val="ListParagraph"/>
        <w:numPr>
          <w:ilvl w:val="0"/>
          <w:numId w:val="34"/>
        </w:numPr>
        <w:jc w:val="both"/>
      </w:pPr>
      <w:r>
        <w:t>любой гражданин,  независимо от возраста;</w:t>
      </w:r>
    </w:p>
    <w:p w:rsidR="00EC62F4" w:rsidRDefault="00EC62F4" w:rsidP="007A13F2">
      <w:pPr>
        <w:pStyle w:val="ListParagraph"/>
        <w:numPr>
          <w:ilvl w:val="0"/>
          <w:numId w:val="34"/>
        </w:numPr>
        <w:jc w:val="both"/>
      </w:pPr>
      <w:r>
        <w:t>гражданин в возрасте с 18 до 55 лет.</w:t>
      </w:r>
    </w:p>
    <w:p w:rsidR="00EC62F4" w:rsidRDefault="00EC62F4" w:rsidP="007A13F2">
      <w:pPr>
        <w:jc w:val="both"/>
      </w:pPr>
    </w:p>
    <w:p w:rsidR="00EC62F4" w:rsidRDefault="00EC62F4" w:rsidP="007A13F2">
      <w:pPr>
        <w:jc w:val="both"/>
      </w:pPr>
      <w:r>
        <w:t>18. Среди многообразия благотворительных форм волонтер имеет право выбрать тот</w:t>
      </w:r>
    </w:p>
    <w:p w:rsidR="00EC62F4" w:rsidRDefault="00EC62F4" w:rsidP="007A13F2">
      <w:pPr>
        <w:jc w:val="both"/>
      </w:pPr>
      <w:r>
        <w:t>вид деятельности, который:</w:t>
      </w:r>
    </w:p>
    <w:p w:rsidR="00EC62F4" w:rsidRDefault="00EC62F4" w:rsidP="007A13F2">
      <w:pPr>
        <w:pStyle w:val="ListParagraph"/>
        <w:numPr>
          <w:ilvl w:val="0"/>
          <w:numId w:val="35"/>
        </w:numPr>
        <w:jc w:val="both"/>
      </w:pPr>
      <w:r>
        <w:t>ему предложит организация;</w:t>
      </w:r>
    </w:p>
    <w:p w:rsidR="00EC62F4" w:rsidRDefault="00EC62F4" w:rsidP="007A13F2">
      <w:pPr>
        <w:pStyle w:val="ListParagraph"/>
        <w:numPr>
          <w:ilvl w:val="0"/>
          <w:numId w:val="35"/>
        </w:numPr>
        <w:jc w:val="both"/>
      </w:pPr>
      <w:r>
        <w:t>ему более интересен;</w:t>
      </w:r>
    </w:p>
    <w:p w:rsidR="00EC62F4" w:rsidRDefault="00EC62F4" w:rsidP="007A13F2">
      <w:pPr>
        <w:pStyle w:val="ListParagraph"/>
        <w:numPr>
          <w:ilvl w:val="0"/>
          <w:numId w:val="35"/>
        </w:numPr>
        <w:jc w:val="both"/>
      </w:pPr>
      <w:r>
        <w:t>имеется в наличии.</w:t>
      </w:r>
    </w:p>
    <w:p w:rsidR="00EC62F4" w:rsidRDefault="00EC62F4" w:rsidP="007A13F2">
      <w:pPr>
        <w:jc w:val="both"/>
      </w:pPr>
    </w:p>
    <w:p w:rsidR="00EC62F4" w:rsidRDefault="00EC62F4" w:rsidP="007A13F2">
      <w:pPr>
        <w:jc w:val="both"/>
      </w:pPr>
      <w:r>
        <w:t>19. Что из перечисленного верно? Труд волонтера:</w:t>
      </w:r>
    </w:p>
    <w:p w:rsidR="00EC62F4" w:rsidRDefault="00EC62F4" w:rsidP="007A13F2">
      <w:pPr>
        <w:pStyle w:val="ListParagraph"/>
        <w:numPr>
          <w:ilvl w:val="0"/>
          <w:numId w:val="36"/>
        </w:numPr>
        <w:jc w:val="both"/>
      </w:pPr>
      <w:r>
        <w:t>не оплачивается;</w:t>
      </w:r>
    </w:p>
    <w:p w:rsidR="00EC62F4" w:rsidRDefault="00EC62F4" w:rsidP="007A13F2">
      <w:pPr>
        <w:pStyle w:val="ListParagraph"/>
        <w:numPr>
          <w:ilvl w:val="0"/>
          <w:numId w:val="36"/>
        </w:numPr>
        <w:jc w:val="both"/>
      </w:pPr>
      <w:r>
        <w:t>оплачивается в исключительных случаях;</w:t>
      </w:r>
    </w:p>
    <w:p w:rsidR="00EC62F4" w:rsidRDefault="00EC62F4" w:rsidP="007A13F2">
      <w:pPr>
        <w:pStyle w:val="ListParagraph"/>
        <w:numPr>
          <w:ilvl w:val="0"/>
          <w:numId w:val="36"/>
        </w:numPr>
        <w:jc w:val="both"/>
      </w:pPr>
      <w:r>
        <w:t>не оплачивается, однако, компенсации подлежат расходы волонтера, связанные сего</w:t>
      </w:r>
    </w:p>
    <w:p w:rsidR="00EC62F4" w:rsidRDefault="00EC62F4" w:rsidP="007A13F2">
      <w:pPr>
        <w:pStyle w:val="ListParagraph"/>
        <w:numPr>
          <w:ilvl w:val="0"/>
          <w:numId w:val="36"/>
        </w:numPr>
        <w:jc w:val="both"/>
      </w:pPr>
      <w:r>
        <w:t>деятельностью</w:t>
      </w:r>
    </w:p>
    <w:p w:rsidR="00EC62F4" w:rsidRDefault="00EC62F4" w:rsidP="007A13F2">
      <w:pPr>
        <w:jc w:val="both"/>
      </w:pPr>
    </w:p>
    <w:p w:rsidR="00EC62F4" w:rsidRDefault="00EC62F4" w:rsidP="007A13F2">
      <w:pPr>
        <w:jc w:val="both"/>
      </w:pPr>
      <w:r>
        <w:t>20. Каким документом определяется труд волонтера?</w:t>
      </w:r>
    </w:p>
    <w:p w:rsidR="00EC62F4" w:rsidRDefault="00EC62F4" w:rsidP="007A13F2">
      <w:pPr>
        <w:pStyle w:val="ListParagraph"/>
        <w:numPr>
          <w:ilvl w:val="0"/>
          <w:numId w:val="37"/>
        </w:numPr>
        <w:jc w:val="both"/>
      </w:pPr>
      <w:r>
        <w:t>запись в трудовой книжке;</w:t>
      </w:r>
    </w:p>
    <w:p w:rsidR="00EC62F4" w:rsidRDefault="00EC62F4" w:rsidP="007A13F2">
      <w:pPr>
        <w:pStyle w:val="ListParagraph"/>
        <w:numPr>
          <w:ilvl w:val="0"/>
          <w:numId w:val="37"/>
        </w:numPr>
        <w:jc w:val="both"/>
      </w:pPr>
      <w:r>
        <w:t>волонтерский договор;</w:t>
      </w:r>
    </w:p>
    <w:p w:rsidR="00EC62F4" w:rsidRPr="0043057E" w:rsidRDefault="00EC62F4" w:rsidP="007A13F2">
      <w:pPr>
        <w:pStyle w:val="ListParagraph"/>
        <w:numPr>
          <w:ilvl w:val="0"/>
          <w:numId w:val="37"/>
        </w:numPr>
        <w:jc w:val="both"/>
      </w:pPr>
      <w:r>
        <w:t>трудовое соглашение</w:t>
      </w:r>
    </w:p>
    <w:p w:rsidR="00EC62F4" w:rsidRDefault="00EC62F4" w:rsidP="007A13F2">
      <w:pPr>
        <w:autoSpaceDE w:val="0"/>
        <w:autoSpaceDN w:val="0"/>
        <w:adjustRightInd w:val="0"/>
        <w:rPr>
          <w:b/>
          <w:bCs/>
        </w:rPr>
      </w:pPr>
    </w:p>
    <w:p w:rsidR="00EC62F4" w:rsidRDefault="00EC62F4" w:rsidP="007A13F2">
      <w:pPr>
        <w:autoSpaceDE w:val="0"/>
        <w:autoSpaceDN w:val="0"/>
        <w:adjustRightInd w:val="0"/>
        <w:rPr>
          <w:bCs/>
        </w:rPr>
      </w:pPr>
      <w:r w:rsidRPr="0054539E">
        <w:rPr>
          <w:bCs/>
        </w:rPr>
        <w:t xml:space="preserve">21. </w:t>
      </w:r>
      <w:r>
        <w:rPr>
          <w:bCs/>
        </w:rPr>
        <w:t>Принцип Стандарта</w:t>
      </w:r>
      <w:r w:rsidRPr="0054539E">
        <w:rPr>
          <w:bCs/>
        </w:rPr>
        <w:t>поддержки добровольчества (волонтерства)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C62F4" w:rsidRPr="002B12A0" w:rsidRDefault="00EC62F4" w:rsidP="007A13F2">
      <w:pPr>
        <w:pStyle w:val="ListParagraph"/>
        <w:numPr>
          <w:ilvl w:val="0"/>
          <w:numId w:val="38"/>
        </w:numPr>
        <w:rPr>
          <w:bCs/>
        </w:rPr>
      </w:pPr>
      <w:r w:rsidRPr="002B12A0">
        <w:rPr>
          <w:bCs/>
        </w:rPr>
        <w:t>Континуитет</w:t>
      </w:r>
    </w:p>
    <w:p w:rsidR="00EC62F4" w:rsidRPr="002B12A0" w:rsidRDefault="00EC62F4" w:rsidP="007A13F2">
      <w:pPr>
        <w:pStyle w:val="ListParagraph"/>
        <w:numPr>
          <w:ilvl w:val="0"/>
          <w:numId w:val="38"/>
        </w:numPr>
        <w:rPr>
          <w:bCs/>
        </w:rPr>
      </w:pPr>
      <w:r w:rsidRPr="002B12A0">
        <w:rPr>
          <w:bCs/>
        </w:rPr>
        <w:t>Комплементарность</w:t>
      </w:r>
    </w:p>
    <w:p w:rsidR="00EC62F4" w:rsidRPr="002B12A0" w:rsidRDefault="00EC62F4" w:rsidP="007A13F2">
      <w:pPr>
        <w:pStyle w:val="ListParagraph"/>
        <w:numPr>
          <w:ilvl w:val="0"/>
          <w:numId w:val="38"/>
        </w:numPr>
        <w:rPr>
          <w:bCs/>
        </w:rPr>
      </w:pPr>
      <w:r w:rsidRPr="002B12A0">
        <w:rPr>
          <w:bCs/>
        </w:rPr>
        <w:t>Прозрачность</w:t>
      </w:r>
    </w:p>
    <w:p w:rsidR="00EC62F4" w:rsidRPr="002B12A0" w:rsidRDefault="00EC62F4" w:rsidP="007A13F2">
      <w:pPr>
        <w:pStyle w:val="ListParagraph"/>
        <w:numPr>
          <w:ilvl w:val="0"/>
          <w:numId w:val="38"/>
        </w:numPr>
        <w:rPr>
          <w:bCs/>
        </w:rPr>
      </w:pPr>
      <w:r w:rsidRPr="002B12A0">
        <w:rPr>
          <w:bCs/>
        </w:rPr>
        <w:t xml:space="preserve">Вариативность </w:t>
      </w:r>
    </w:p>
    <w:p w:rsidR="00EC62F4" w:rsidRPr="002B12A0" w:rsidRDefault="00EC62F4" w:rsidP="007A13F2">
      <w:pPr>
        <w:pStyle w:val="ListParagraph"/>
        <w:numPr>
          <w:ilvl w:val="0"/>
          <w:numId w:val="38"/>
        </w:numPr>
        <w:rPr>
          <w:bCs/>
        </w:rPr>
      </w:pPr>
      <w:r w:rsidRPr="002B12A0">
        <w:rPr>
          <w:bCs/>
        </w:rPr>
        <w:t>Системность</w:t>
      </w:r>
    </w:p>
    <w:p w:rsidR="00EC62F4" w:rsidRPr="002B12A0" w:rsidRDefault="00EC62F4" w:rsidP="007A13F2">
      <w:pPr>
        <w:pStyle w:val="ListParagraph"/>
        <w:numPr>
          <w:ilvl w:val="0"/>
          <w:numId w:val="38"/>
        </w:numPr>
        <w:rPr>
          <w:bCs/>
        </w:rPr>
      </w:pPr>
      <w:r w:rsidRPr="002B12A0">
        <w:rPr>
          <w:bCs/>
        </w:rPr>
        <w:t>Обеспечение доступа к благополучателям</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22.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Стандарт должен внедряться на основе взаимной дополняемости федеральных и региональных мер поддержки добровольчества с учетом компетенции органов исполнительной власти</w:t>
      </w:r>
    </w:p>
    <w:p w:rsidR="00EC62F4" w:rsidRPr="002B12A0" w:rsidRDefault="00EC62F4" w:rsidP="007A13F2">
      <w:pPr>
        <w:pStyle w:val="ListParagraph"/>
        <w:numPr>
          <w:ilvl w:val="0"/>
          <w:numId w:val="39"/>
        </w:numPr>
        <w:rPr>
          <w:bCs/>
        </w:rPr>
      </w:pPr>
      <w:r w:rsidRPr="002B12A0">
        <w:rPr>
          <w:bCs/>
        </w:rPr>
        <w:t>Континуитет</w:t>
      </w:r>
    </w:p>
    <w:p w:rsidR="00EC62F4" w:rsidRPr="002B12A0" w:rsidRDefault="00EC62F4" w:rsidP="007A13F2">
      <w:pPr>
        <w:pStyle w:val="ListParagraph"/>
        <w:numPr>
          <w:ilvl w:val="0"/>
          <w:numId w:val="39"/>
        </w:numPr>
        <w:rPr>
          <w:bCs/>
        </w:rPr>
      </w:pPr>
      <w:r w:rsidRPr="002B12A0">
        <w:rPr>
          <w:bCs/>
        </w:rPr>
        <w:t>Комплементарность</w:t>
      </w:r>
    </w:p>
    <w:p w:rsidR="00EC62F4" w:rsidRPr="002B12A0" w:rsidRDefault="00EC62F4" w:rsidP="007A13F2">
      <w:pPr>
        <w:pStyle w:val="ListParagraph"/>
        <w:numPr>
          <w:ilvl w:val="0"/>
          <w:numId w:val="39"/>
        </w:numPr>
        <w:rPr>
          <w:bCs/>
        </w:rPr>
      </w:pPr>
      <w:r w:rsidRPr="002B12A0">
        <w:rPr>
          <w:bCs/>
        </w:rPr>
        <w:t>Прозрачность</w:t>
      </w:r>
    </w:p>
    <w:p w:rsidR="00EC62F4" w:rsidRPr="002B12A0" w:rsidRDefault="00EC62F4" w:rsidP="007A13F2">
      <w:pPr>
        <w:pStyle w:val="ListParagraph"/>
        <w:numPr>
          <w:ilvl w:val="0"/>
          <w:numId w:val="39"/>
        </w:numPr>
        <w:rPr>
          <w:bCs/>
        </w:rPr>
      </w:pPr>
      <w:r w:rsidRPr="002B12A0">
        <w:rPr>
          <w:bCs/>
        </w:rPr>
        <w:t xml:space="preserve">Вариативность </w:t>
      </w:r>
    </w:p>
    <w:p w:rsidR="00EC62F4" w:rsidRPr="002B12A0" w:rsidRDefault="00EC62F4" w:rsidP="007A13F2">
      <w:pPr>
        <w:pStyle w:val="ListParagraph"/>
        <w:numPr>
          <w:ilvl w:val="0"/>
          <w:numId w:val="39"/>
        </w:numPr>
        <w:rPr>
          <w:bCs/>
        </w:rPr>
      </w:pPr>
      <w:r w:rsidRPr="002B12A0">
        <w:rPr>
          <w:bCs/>
        </w:rPr>
        <w:t>Системность</w:t>
      </w:r>
    </w:p>
    <w:p w:rsidR="00EC62F4" w:rsidRPr="002B12A0" w:rsidRDefault="00EC62F4" w:rsidP="007A13F2">
      <w:pPr>
        <w:pStyle w:val="ListParagraph"/>
        <w:numPr>
          <w:ilvl w:val="0"/>
          <w:numId w:val="39"/>
        </w:numPr>
        <w:rPr>
          <w:bCs/>
        </w:rPr>
      </w:pPr>
      <w:r w:rsidRPr="002B12A0">
        <w:rPr>
          <w:bCs/>
        </w:rPr>
        <w:t>Обеспечение доступа к благополучателям</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23. Принцип Стандарта</w:t>
      </w:r>
      <w:r w:rsidRPr="0054539E">
        <w:rPr>
          <w:bCs/>
        </w:rPr>
        <w:t>поддержки добровольчества (волонтерства)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C62F4" w:rsidRPr="002B12A0" w:rsidRDefault="00EC62F4" w:rsidP="007A13F2">
      <w:pPr>
        <w:pStyle w:val="ListParagraph"/>
        <w:numPr>
          <w:ilvl w:val="0"/>
          <w:numId w:val="40"/>
        </w:numPr>
        <w:rPr>
          <w:bCs/>
        </w:rPr>
      </w:pPr>
      <w:r w:rsidRPr="002B12A0">
        <w:rPr>
          <w:bCs/>
        </w:rPr>
        <w:t>Континуитет</w:t>
      </w:r>
    </w:p>
    <w:p w:rsidR="00EC62F4" w:rsidRPr="002B12A0" w:rsidRDefault="00EC62F4" w:rsidP="007A13F2">
      <w:pPr>
        <w:pStyle w:val="ListParagraph"/>
        <w:numPr>
          <w:ilvl w:val="0"/>
          <w:numId w:val="40"/>
        </w:numPr>
        <w:rPr>
          <w:bCs/>
        </w:rPr>
      </w:pPr>
      <w:r w:rsidRPr="002B12A0">
        <w:rPr>
          <w:bCs/>
        </w:rPr>
        <w:t>Комплементарность</w:t>
      </w:r>
    </w:p>
    <w:p w:rsidR="00EC62F4" w:rsidRPr="002B12A0" w:rsidRDefault="00EC62F4" w:rsidP="007A13F2">
      <w:pPr>
        <w:pStyle w:val="ListParagraph"/>
        <w:numPr>
          <w:ilvl w:val="0"/>
          <w:numId w:val="40"/>
        </w:numPr>
        <w:rPr>
          <w:bCs/>
        </w:rPr>
      </w:pPr>
      <w:r w:rsidRPr="002B12A0">
        <w:rPr>
          <w:bCs/>
        </w:rPr>
        <w:t>Прозрачность</w:t>
      </w:r>
    </w:p>
    <w:p w:rsidR="00EC62F4" w:rsidRPr="002B12A0" w:rsidRDefault="00EC62F4" w:rsidP="007A13F2">
      <w:pPr>
        <w:pStyle w:val="ListParagraph"/>
        <w:numPr>
          <w:ilvl w:val="0"/>
          <w:numId w:val="40"/>
        </w:numPr>
        <w:rPr>
          <w:bCs/>
        </w:rPr>
      </w:pPr>
      <w:r w:rsidRPr="002B12A0">
        <w:rPr>
          <w:bCs/>
        </w:rPr>
        <w:t xml:space="preserve">Вариативность </w:t>
      </w:r>
    </w:p>
    <w:p w:rsidR="00EC62F4" w:rsidRPr="002B12A0" w:rsidRDefault="00EC62F4" w:rsidP="007A13F2">
      <w:pPr>
        <w:pStyle w:val="ListParagraph"/>
        <w:numPr>
          <w:ilvl w:val="0"/>
          <w:numId w:val="40"/>
        </w:numPr>
        <w:rPr>
          <w:bCs/>
        </w:rPr>
      </w:pPr>
      <w:r w:rsidRPr="002B12A0">
        <w:rPr>
          <w:bCs/>
        </w:rPr>
        <w:t>Системность</w:t>
      </w:r>
    </w:p>
    <w:p w:rsidR="00EC62F4" w:rsidRPr="002B12A0" w:rsidRDefault="00EC62F4" w:rsidP="007A13F2">
      <w:pPr>
        <w:pStyle w:val="ListParagraph"/>
        <w:numPr>
          <w:ilvl w:val="0"/>
          <w:numId w:val="40"/>
        </w:numPr>
        <w:rPr>
          <w:bCs/>
        </w:rPr>
      </w:pPr>
      <w:r w:rsidRPr="002B12A0">
        <w:rPr>
          <w:bCs/>
        </w:rPr>
        <w:t>Обеспечение доступа к благополучателям</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24. Принцип Стандарта</w:t>
      </w:r>
      <w:r w:rsidRPr="0054539E">
        <w:rPr>
          <w:bCs/>
        </w:rPr>
        <w:t>поддержки добровольчества (волонтерства) в регионах</w:t>
      </w:r>
      <w:r>
        <w:rPr>
          <w:bCs/>
        </w:rPr>
        <w:t>, предполагающий</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C62F4" w:rsidRPr="002B12A0" w:rsidRDefault="00EC62F4" w:rsidP="007A13F2">
      <w:pPr>
        <w:pStyle w:val="ListParagraph"/>
        <w:numPr>
          <w:ilvl w:val="0"/>
          <w:numId w:val="41"/>
        </w:numPr>
        <w:rPr>
          <w:bCs/>
        </w:rPr>
      </w:pPr>
      <w:r w:rsidRPr="002B12A0">
        <w:rPr>
          <w:bCs/>
        </w:rPr>
        <w:t>Континуитет</w:t>
      </w:r>
    </w:p>
    <w:p w:rsidR="00EC62F4" w:rsidRPr="002B12A0" w:rsidRDefault="00EC62F4" w:rsidP="007A13F2">
      <w:pPr>
        <w:pStyle w:val="ListParagraph"/>
        <w:numPr>
          <w:ilvl w:val="0"/>
          <w:numId w:val="41"/>
        </w:numPr>
        <w:rPr>
          <w:bCs/>
        </w:rPr>
      </w:pPr>
      <w:r w:rsidRPr="002B12A0">
        <w:rPr>
          <w:bCs/>
        </w:rPr>
        <w:t>Комплементарность</w:t>
      </w:r>
    </w:p>
    <w:p w:rsidR="00EC62F4" w:rsidRPr="002B12A0" w:rsidRDefault="00EC62F4" w:rsidP="007A13F2">
      <w:pPr>
        <w:pStyle w:val="ListParagraph"/>
        <w:numPr>
          <w:ilvl w:val="0"/>
          <w:numId w:val="41"/>
        </w:numPr>
        <w:rPr>
          <w:bCs/>
        </w:rPr>
      </w:pPr>
      <w:r w:rsidRPr="002B12A0">
        <w:rPr>
          <w:bCs/>
        </w:rPr>
        <w:t>Прозрачность</w:t>
      </w:r>
    </w:p>
    <w:p w:rsidR="00EC62F4" w:rsidRPr="002B12A0" w:rsidRDefault="00EC62F4" w:rsidP="007A13F2">
      <w:pPr>
        <w:pStyle w:val="ListParagraph"/>
        <w:numPr>
          <w:ilvl w:val="0"/>
          <w:numId w:val="41"/>
        </w:numPr>
        <w:rPr>
          <w:bCs/>
        </w:rPr>
      </w:pPr>
      <w:r w:rsidRPr="002B12A0">
        <w:rPr>
          <w:bCs/>
        </w:rPr>
        <w:t xml:space="preserve">Вариативность </w:t>
      </w:r>
    </w:p>
    <w:p w:rsidR="00EC62F4" w:rsidRPr="002B12A0" w:rsidRDefault="00EC62F4" w:rsidP="007A13F2">
      <w:pPr>
        <w:pStyle w:val="ListParagraph"/>
        <w:numPr>
          <w:ilvl w:val="0"/>
          <w:numId w:val="41"/>
        </w:numPr>
        <w:rPr>
          <w:bCs/>
        </w:rPr>
      </w:pPr>
      <w:r w:rsidRPr="002B12A0">
        <w:rPr>
          <w:bCs/>
        </w:rPr>
        <w:t>Системность</w:t>
      </w:r>
    </w:p>
    <w:p w:rsidR="00EC62F4" w:rsidRPr="002B12A0" w:rsidRDefault="00EC62F4" w:rsidP="007A13F2">
      <w:pPr>
        <w:pStyle w:val="ListParagraph"/>
        <w:numPr>
          <w:ilvl w:val="0"/>
          <w:numId w:val="41"/>
        </w:numPr>
        <w:rPr>
          <w:bCs/>
        </w:rPr>
      </w:pPr>
      <w:r w:rsidRPr="002B12A0">
        <w:rPr>
          <w:bCs/>
        </w:rPr>
        <w:t>Обеспечение доступа к благополучателям</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25.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C62F4" w:rsidRPr="002B12A0" w:rsidRDefault="00EC62F4" w:rsidP="007A13F2">
      <w:pPr>
        <w:pStyle w:val="ListParagraph"/>
        <w:numPr>
          <w:ilvl w:val="0"/>
          <w:numId w:val="42"/>
        </w:numPr>
        <w:rPr>
          <w:bCs/>
        </w:rPr>
      </w:pPr>
      <w:r w:rsidRPr="002B12A0">
        <w:rPr>
          <w:bCs/>
        </w:rPr>
        <w:t>Континуитет</w:t>
      </w:r>
    </w:p>
    <w:p w:rsidR="00EC62F4" w:rsidRPr="002B12A0" w:rsidRDefault="00EC62F4" w:rsidP="007A13F2">
      <w:pPr>
        <w:pStyle w:val="ListParagraph"/>
        <w:numPr>
          <w:ilvl w:val="0"/>
          <w:numId w:val="42"/>
        </w:numPr>
        <w:rPr>
          <w:bCs/>
        </w:rPr>
      </w:pPr>
      <w:r w:rsidRPr="002B12A0">
        <w:rPr>
          <w:bCs/>
        </w:rPr>
        <w:t>Комплементарность</w:t>
      </w:r>
    </w:p>
    <w:p w:rsidR="00EC62F4" w:rsidRPr="002B12A0" w:rsidRDefault="00EC62F4" w:rsidP="007A13F2">
      <w:pPr>
        <w:pStyle w:val="ListParagraph"/>
        <w:numPr>
          <w:ilvl w:val="0"/>
          <w:numId w:val="42"/>
        </w:numPr>
        <w:rPr>
          <w:bCs/>
        </w:rPr>
      </w:pPr>
      <w:r w:rsidRPr="002B12A0">
        <w:rPr>
          <w:bCs/>
        </w:rPr>
        <w:t>Прозрачность</w:t>
      </w:r>
    </w:p>
    <w:p w:rsidR="00EC62F4" w:rsidRPr="002B12A0" w:rsidRDefault="00EC62F4" w:rsidP="007A13F2">
      <w:pPr>
        <w:pStyle w:val="ListParagraph"/>
        <w:numPr>
          <w:ilvl w:val="0"/>
          <w:numId w:val="42"/>
        </w:numPr>
        <w:rPr>
          <w:bCs/>
        </w:rPr>
      </w:pPr>
      <w:r w:rsidRPr="002B12A0">
        <w:rPr>
          <w:bCs/>
        </w:rPr>
        <w:t xml:space="preserve">Вариативность </w:t>
      </w:r>
    </w:p>
    <w:p w:rsidR="00EC62F4" w:rsidRPr="002B12A0" w:rsidRDefault="00EC62F4" w:rsidP="007A13F2">
      <w:pPr>
        <w:pStyle w:val="ListParagraph"/>
        <w:numPr>
          <w:ilvl w:val="0"/>
          <w:numId w:val="42"/>
        </w:numPr>
        <w:rPr>
          <w:bCs/>
        </w:rPr>
      </w:pPr>
      <w:r w:rsidRPr="002B12A0">
        <w:rPr>
          <w:bCs/>
        </w:rPr>
        <w:t>Системность</w:t>
      </w:r>
    </w:p>
    <w:p w:rsidR="00EC62F4" w:rsidRPr="002B12A0" w:rsidRDefault="00EC62F4" w:rsidP="007A13F2">
      <w:pPr>
        <w:pStyle w:val="ListParagraph"/>
        <w:numPr>
          <w:ilvl w:val="0"/>
          <w:numId w:val="42"/>
        </w:numPr>
        <w:rPr>
          <w:bCs/>
        </w:rPr>
      </w:pPr>
      <w:r w:rsidRPr="002B12A0">
        <w:rPr>
          <w:bCs/>
        </w:rPr>
        <w:t>Обеспечение доступа к благополучателям</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26. Принцип Стандарта</w:t>
      </w:r>
      <w:r w:rsidRPr="0054539E">
        <w:rPr>
          <w:bCs/>
        </w:rPr>
        <w:t>поддержки добровольчества (волонтерства) в регионах</w:t>
      </w:r>
      <w:r>
        <w:rPr>
          <w:bCs/>
        </w:rPr>
        <w:t>, предполагающий, что</w:t>
      </w:r>
      <w:r w:rsidRPr="005E2DBE">
        <w:rPr>
          <w:bCs/>
        </w:rPr>
        <w:t>мероприятия государственной поддержки должны стимулировать обеспечение добровольческой помощью благополучателей в приоритетных сферах, в том числе в сфере социального обслуживания и сфере здравоохранения.</w:t>
      </w:r>
    </w:p>
    <w:p w:rsidR="00EC62F4" w:rsidRPr="002B12A0" w:rsidRDefault="00EC62F4" w:rsidP="007A13F2">
      <w:pPr>
        <w:pStyle w:val="ListParagraph"/>
        <w:numPr>
          <w:ilvl w:val="0"/>
          <w:numId w:val="43"/>
        </w:numPr>
        <w:rPr>
          <w:bCs/>
        </w:rPr>
      </w:pPr>
      <w:r w:rsidRPr="002B12A0">
        <w:rPr>
          <w:bCs/>
        </w:rPr>
        <w:t>Континуитет</w:t>
      </w:r>
    </w:p>
    <w:p w:rsidR="00EC62F4" w:rsidRPr="002B12A0" w:rsidRDefault="00EC62F4" w:rsidP="007A13F2">
      <w:pPr>
        <w:pStyle w:val="ListParagraph"/>
        <w:numPr>
          <w:ilvl w:val="0"/>
          <w:numId w:val="43"/>
        </w:numPr>
        <w:rPr>
          <w:bCs/>
        </w:rPr>
      </w:pPr>
      <w:r w:rsidRPr="002B12A0">
        <w:rPr>
          <w:bCs/>
        </w:rPr>
        <w:t>Комплементарность</w:t>
      </w:r>
    </w:p>
    <w:p w:rsidR="00EC62F4" w:rsidRPr="002B12A0" w:rsidRDefault="00EC62F4" w:rsidP="007A13F2">
      <w:pPr>
        <w:pStyle w:val="ListParagraph"/>
        <w:numPr>
          <w:ilvl w:val="0"/>
          <w:numId w:val="43"/>
        </w:numPr>
        <w:rPr>
          <w:bCs/>
        </w:rPr>
      </w:pPr>
      <w:r w:rsidRPr="002B12A0">
        <w:rPr>
          <w:bCs/>
        </w:rPr>
        <w:t>Прозрачность</w:t>
      </w:r>
    </w:p>
    <w:p w:rsidR="00EC62F4" w:rsidRPr="002B12A0" w:rsidRDefault="00EC62F4" w:rsidP="007A13F2">
      <w:pPr>
        <w:pStyle w:val="ListParagraph"/>
        <w:numPr>
          <w:ilvl w:val="0"/>
          <w:numId w:val="43"/>
        </w:numPr>
        <w:rPr>
          <w:bCs/>
        </w:rPr>
      </w:pPr>
      <w:r w:rsidRPr="002B12A0">
        <w:rPr>
          <w:bCs/>
        </w:rPr>
        <w:t xml:space="preserve">Вариативность </w:t>
      </w:r>
    </w:p>
    <w:p w:rsidR="00EC62F4" w:rsidRPr="002B12A0" w:rsidRDefault="00EC62F4" w:rsidP="007A13F2">
      <w:pPr>
        <w:pStyle w:val="ListParagraph"/>
        <w:numPr>
          <w:ilvl w:val="0"/>
          <w:numId w:val="43"/>
        </w:numPr>
        <w:rPr>
          <w:bCs/>
        </w:rPr>
      </w:pPr>
      <w:r w:rsidRPr="002B12A0">
        <w:rPr>
          <w:bCs/>
        </w:rPr>
        <w:t>Системность</w:t>
      </w:r>
    </w:p>
    <w:p w:rsidR="00EC62F4" w:rsidRPr="002B12A0" w:rsidRDefault="00EC62F4" w:rsidP="007A13F2">
      <w:pPr>
        <w:pStyle w:val="ListParagraph"/>
        <w:numPr>
          <w:ilvl w:val="0"/>
          <w:numId w:val="43"/>
        </w:numPr>
        <w:rPr>
          <w:bCs/>
        </w:rPr>
      </w:pPr>
      <w:r w:rsidRPr="002B12A0">
        <w:rPr>
          <w:bCs/>
        </w:rPr>
        <w:t>Обеспечение доступа к благополучателям</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C62F4" w:rsidRPr="002B12A0" w:rsidRDefault="00EC62F4" w:rsidP="007A13F2">
      <w:pPr>
        <w:pStyle w:val="ListParagraph"/>
        <w:numPr>
          <w:ilvl w:val="0"/>
          <w:numId w:val="44"/>
        </w:numPr>
        <w:rPr>
          <w:bCs/>
        </w:rPr>
      </w:pPr>
      <w:r w:rsidRPr="002B12A0">
        <w:rPr>
          <w:bCs/>
        </w:rPr>
        <w:t xml:space="preserve">Добровольческая (волонтерская) деятельность </w:t>
      </w:r>
    </w:p>
    <w:p w:rsidR="00EC62F4" w:rsidRPr="002B12A0" w:rsidRDefault="00EC62F4" w:rsidP="007A13F2">
      <w:pPr>
        <w:pStyle w:val="ListParagraph"/>
        <w:numPr>
          <w:ilvl w:val="0"/>
          <w:numId w:val="44"/>
        </w:numPr>
        <w:rPr>
          <w:bCs/>
        </w:rPr>
      </w:pPr>
      <w:r w:rsidRPr="002B12A0">
        <w:rPr>
          <w:bCs/>
        </w:rPr>
        <w:t xml:space="preserve">волонтерская группа (звено) </w:t>
      </w:r>
    </w:p>
    <w:p w:rsidR="00EC62F4" w:rsidRPr="002B12A0" w:rsidRDefault="00EC62F4" w:rsidP="007A13F2">
      <w:pPr>
        <w:pStyle w:val="ListParagraph"/>
        <w:numPr>
          <w:ilvl w:val="0"/>
          <w:numId w:val="44"/>
        </w:numPr>
        <w:rPr>
          <w:bCs/>
        </w:rPr>
      </w:pPr>
      <w:r w:rsidRPr="002B12A0">
        <w:rPr>
          <w:bCs/>
        </w:rPr>
        <w:t>волонтерский отряд</w:t>
      </w:r>
    </w:p>
    <w:p w:rsidR="00EC62F4" w:rsidRPr="002B12A0" w:rsidRDefault="00EC62F4" w:rsidP="007A13F2">
      <w:pPr>
        <w:pStyle w:val="ListParagraph"/>
        <w:numPr>
          <w:ilvl w:val="0"/>
          <w:numId w:val="44"/>
        </w:numPr>
        <w:rPr>
          <w:bCs/>
        </w:rPr>
      </w:pPr>
      <w:r w:rsidRPr="002B12A0">
        <w:rPr>
          <w:bCs/>
        </w:rPr>
        <w:t>волонтерский центр (движение)</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C62F4" w:rsidRPr="002B12A0" w:rsidRDefault="00EC62F4" w:rsidP="007A13F2">
      <w:pPr>
        <w:pStyle w:val="ListParagraph"/>
        <w:numPr>
          <w:ilvl w:val="0"/>
          <w:numId w:val="45"/>
        </w:numPr>
        <w:rPr>
          <w:bCs/>
        </w:rPr>
      </w:pPr>
      <w:r w:rsidRPr="002B12A0">
        <w:rPr>
          <w:bCs/>
        </w:rPr>
        <w:t xml:space="preserve">Добровольческая (волонтерская) деятельность </w:t>
      </w:r>
    </w:p>
    <w:p w:rsidR="00EC62F4" w:rsidRPr="002B12A0" w:rsidRDefault="00EC62F4" w:rsidP="007A13F2">
      <w:pPr>
        <w:pStyle w:val="ListParagraph"/>
        <w:numPr>
          <w:ilvl w:val="0"/>
          <w:numId w:val="45"/>
        </w:numPr>
        <w:rPr>
          <w:bCs/>
        </w:rPr>
      </w:pPr>
      <w:r w:rsidRPr="002B12A0">
        <w:rPr>
          <w:bCs/>
        </w:rPr>
        <w:t xml:space="preserve">волонтерская группа (звено) </w:t>
      </w:r>
    </w:p>
    <w:p w:rsidR="00EC62F4" w:rsidRPr="002B12A0" w:rsidRDefault="00EC62F4" w:rsidP="007A13F2">
      <w:pPr>
        <w:pStyle w:val="ListParagraph"/>
        <w:numPr>
          <w:ilvl w:val="0"/>
          <w:numId w:val="45"/>
        </w:numPr>
        <w:rPr>
          <w:bCs/>
        </w:rPr>
      </w:pPr>
      <w:r w:rsidRPr="002B12A0">
        <w:rPr>
          <w:bCs/>
        </w:rPr>
        <w:t>волонтерский отряд</w:t>
      </w:r>
    </w:p>
    <w:p w:rsidR="00EC62F4" w:rsidRPr="002B12A0" w:rsidRDefault="00EC62F4" w:rsidP="007A13F2">
      <w:pPr>
        <w:pStyle w:val="ListParagraph"/>
        <w:numPr>
          <w:ilvl w:val="0"/>
          <w:numId w:val="45"/>
        </w:numPr>
        <w:rPr>
          <w:bCs/>
        </w:rPr>
      </w:pPr>
      <w:r w:rsidRPr="002B12A0">
        <w:rPr>
          <w:bCs/>
        </w:rPr>
        <w:t>волонтерский центр (движение)</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29. </w:t>
      </w:r>
      <w:r w:rsidRPr="00231C55">
        <w:rPr>
          <w:bCs/>
        </w:rPr>
        <w:t>внутришкольное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C62F4" w:rsidRPr="002B12A0" w:rsidRDefault="00EC62F4" w:rsidP="007A13F2">
      <w:pPr>
        <w:pStyle w:val="ListParagraph"/>
        <w:numPr>
          <w:ilvl w:val="0"/>
          <w:numId w:val="46"/>
        </w:numPr>
        <w:rPr>
          <w:bCs/>
        </w:rPr>
      </w:pPr>
      <w:r w:rsidRPr="002B12A0">
        <w:rPr>
          <w:bCs/>
        </w:rPr>
        <w:t xml:space="preserve">Добровольческая (волонтерская) деятельность </w:t>
      </w:r>
    </w:p>
    <w:p w:rsidR="00EC62F4" w:rsidRPr="002B12A0" w:rsidRDefault="00EC62F4" w:rsidP="007A13F2">
      <w:pPr>
        <w:pStyle w:val="ListParagraph"/>
        <w:numPr>
          <w:ilvl w:val="0"/>
          <w:numId w:val="46"/>
        </w:numPr>
        <w:rPr>
          <w:bCs/>
        </w:rPr>
      </w:pPr>
      <w:r w:rsidRPr="002B12A0">
        <w:rPr>
          <w:bCs/>
        </w:rPr>
        <w:t xml:space="preserve">волонтерская группа (звено) </w:t>
      </w:r>
    </w:p>
    <w:p w:rsidR="00EC62F4" w:rsidRPr="002B12A0" w:rsidRDefault="00EC62F4" w:rsidP="007A13F2">
      <w:pPr>
        <w:pStyle w:val="ListParagraph"/>
        <w:numPr>
          <w:ilvl w:val="0"/>
          <w:numId w:val="46"/>
        </w:numPr>
        <w:rPr>
          <w:bCs/>
        </w:rPr>
      </w:pPr>
      <w:r w:rsidRPr="002B12A0">
        <w:rPr>
          <w:bCs/>
        </w:rPr>
        <w:t>волонтерский отряд</w:t>
      </w:r>
    </w:p>
    <w:p w:rsidR="00EC62F4" w:rsidRPr="002B12A0" w:rsidRDefault="00EC62F4" w:rsidP="007A13F2">
      <w:pPr>
        <w:pStyle w:val="ListParagraph"/>
        <w:numPr>
          <w:ilvl w:val="0"/>
          <w:numId w:val="46"/>
        </w:numPr>
        <w:rPr>
          <w:bCs/>
        </w:rPr>
      </w:pPr>
      <w:r w:rsidRPr="002B12A0">
        <w:rPr>
          <w:bCs/>
        </w:rPr>
        <w:t>волонтерский центр (движение)</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C62F4" w:rsidRPr="002B12A0" w:rsidRDefault="00EC62F4" w:rsidP="007A13F2">
      <w:pPr>
        <w:pStyle w:val="ListParagraph"/>
        <w:numPr>
          <w:ilvl w:val="0"/>
          <w:numId w:val="47"/>
        </w:numPr>
        <w:rPr>
          <w:bCs/>
        </w:rPr>
      </w:pPr>
      <w:r w:rsidRPr="002B12A0">
        <w:rPr>
          <w:bCs/>
        </w:rPr>
        <w:t xml:space="preserve">Добровольческая (волонтерская) деятельность </w:t>
      </w:r>
    </w:p>
    <w:p w:rsidR="00EC62F4" w:rsidRPr="002B12A0" w:rsidRDefault="00EC62F4" w:rsidP="007A13F2">
      <w:pPr>
        <w:pStyle w:val="ListParagraph"/>
        <w:numPr>
          <w:ilvl w:val="0"/>
          <w:numId w:val="47"/>
        </w:numPr>
        <w:rPr>
          <w:bCs/>
        </w:rPr>
      </w:pPr>
      <w:r w:rsidRPr="002B12A0">
        <w:rPr>
          <w:bCs/>
        </w:rPr>
        <w:t xml:space="preserve">волонтерская группа (звено) </w:t>
      </w:r>
    </w:p>
    <w:p w:rsidR="00EC62F4" w:rsidRPr="002B12A0" w:rsidRDefault="00EC62F4" w:rsidP="007A13F2">
      <w:pPr>
        <w:pStyle w:val="ListParagraph"/>
        <w:numPr>
          <w:ilvl w:val="0"/>
          <w:numId w:val="47"/>
        </w:numPr>
        <w:rPr>
          <w:bCs/>
        </w:rPr>
      </w:pPr>
      <w:r w:rsidRPr="002B12A0">
        <w:rPr>
          <w:bCs/>
        </w:rPr>
        <w:t>волонтерский отряд</w:t>
      </w:r>
    </w:p>
    <w:p w:rsidR="00EC62F4" w:rsidRPr="002B12A0" w:rsidRDefault="00EC62F4" w:rsidP="007A13F2">
      <w:pPr>
        <w:pStyle w:val="ListParagraph"/>
        <w:numPr>
          <w:ilvl w:val="0"/>
          <w:numId w:val="47"/>
        </w:numPr>
        <w:rPr>
          <w:bCs/>
        </w:rPr>
      </w:pPr>
      <w:r w:rsidRPr="002B12A0">
        <w:rPr>
          <w:bCs/>
        </w:rPr>
        <w:t>волонтерский центр (движение)</w:t>
      </w:r>
    </w:p>
    <w:p w:rsidR="00EC62F4" w:rsidRDefault="00EC62F4" w:rsidP="00FC3B95">
      <w:pPr>
        <w:autoSpaceDE w:val="0"/>
        <w:autoSpaceDN w:val="0"/>
        <w:adjustRightInd w:val="0"/>
        <w:jc w:val="center"/>
      </w:pPr>
    </w:p>
    <w:p w:rsidR="00EC62F4" w:rsidRPr="00DC11F5" w:rsidRDefault="00EC62F4" w:rsidP="007A13F2">
      <w:pPr>
        <w:rPr>
          <w:b/>
          <w:bCs/>
        </w:rPr>
      </w:pPr>
      <w:r w:rsidRPr="00DC11F5">
        <w:rPr>
          <w:b/>
          <w:bCs/>
        </w:rPr>
        <w:t>Прим</w:t>
      </w:r>
      <w:r>
        <w:rPr>
          <w:b/>
          <w:bCs/>
        </w:rPr>
        <w:t>ерный список вопросов к зачету</w:t>
      </w:r>
    </w:p>
    <w:p w:rsidR="00EC62F4" w:rsidRDefault="00EC62F4" w:rsidP="00FC3B95">
      <w:pPr>
        <w:autoSpaceDE w:val="0"/>
        <w:autoSpaceDN w:val="0"/>
        <w:adjustRightInd w:val="0"/>
        <w:jc w:val="center"/>
        <w:rPr>
          <w:b/>
          <w:bCs/>
        </w:rPr>
      </w:pPr>
    </w:p>
    <w:p w:rsidR="00EC62F4" w:rsidRDefault="00EC62F4"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C62F4" w:rsidRDefault="00EC62F4" w:rsidP="002A3C72">
      <w:pPr>
        <w:autoSpaceDE w:val="0"/>
        <w:autoSpaceDN w:val="0"/>
        <w:adjustRightInd w:val="0"/>
        <w:jc w:val="both"/>
      </w:pPr>
      <w:r>
        <w:t>2. Понятие НКО, СО НКО, НКО (на конкретных примерах)</w:t>
      </w:r>
    </w:p>
    <w:p w:rsidR="00EC62F4" w:rsidRDefault="00EC62F4" w:rsidP="002A3C72">
      <w:pPr>
        <w:autoSpaceDE w:val="0"/>
        <w:autoSpaceDN w:val="0"/>
        <w:adjustRightInd w:val="0"/>
        <w:jc w:val="both"/>
      </w:pPr>
      <w:r>
        <w:t>3. Организационно-правовые формы НКО (на конкретных примерах)</w:t>
      </w:r>
    </w:p>
    <w:p w:rsidR="00EC62F4" w:rsidRDefault="00EC62F4"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C62F4" w:rsidRDefault="00EC62F4" w:rsidP="002A3C72">
      <w:pPr>
        <w:autoSpaceDE w:val="0"/>
        <w:autoSpaceDN w:val="0"/>
        <w:adjustRightInd w:val="0"/>
        <w:jc w:val="both"/>
      </w:pPr>
      <w:r>
        <w:t>5. Примеры добровольных объединений граждан в истории России</w:t>
      </w:r>
    </w:p>
    <w:p w:rsidR="00EC62F4" w:rsidRDefault="00EC62F4" w:rsidP="002A3C72">
      <w:pPr>
        <w:autoSpaceDE w:val="0"/>
        <w:autoSpaceDN w:val="0"/>
        <w:adjustRightInd w:val="0"/>
        <w:jc w:val="both"/>
      </w:pPr>
      <w:r>
        <w:t>6. Примеры форм добровольных объединений граждан за рубежом</w:t>
      </w:r>
    </w:p>
    <w:p w:rsidR="00EC62F4" w:rsidRDefault="00EC62F4" w:rsidP="002A3C72">
      <w:pPr>
        <w:autoSpaceDE w:val="0"/>
        <w:autoSpaceDN w:val="0"/>
        <w:adjustRightInd w:val="0"/>
        <w:jc w:val="both"/>
      </w:pPr>
      <w:r>
        <w:t>7. Волонтерство как практика гражданского общества: понятие и явление</w:t>
      </w:r>
    </w:p>
    <w:p w:rsidR="00EC62F4" w:rsidRDefault="00EC62F4" w:rsidP="002A3C72">
      <w:pPr>
        <w:autoSpaceDE w:val="0"/>
        <w:autoSpaceDN w:val="0"/>
        <w:adjustRightInd w:val="0"/>
        <w:jc w:val="both"/>
      </w:pPr>
      <w:r>
        <w:t>8. Исторические корни добровольческой деятельности в России</w:t>
      </w:r>
    </w:p>
    <w:p w:rsidR="00EC62F4" w:rsidRDefault="00EC62F4" w:rsidP="002A3C72">
      <w:pPr>
        <w:autoSpaceDE w:val="0"/>
        <w:autoSpaceDN w:val="0"/>
        <w:adjustRightInd w:val="0"/>
        <w:jc w:val="both"/>
      </w:pPr>
      <w:r>
        <w:t>9. Современные формы и направления волонтерской деятельности в России</w:t>
      </w:r>
    </w:p>
    <w:p w:rsidR="00EC62F4" w:rsidRDefault="00EC62F4" w:rsidP="002A3C72">
      <w:pPr>
        <w:autoSpaceDE w:val="0"/>
        <w:autoSpaceDN w:val="0"/>
        <w:adjustRightInd w:val="0"/>
        <w:jc w:val="both"/>
      </w:pPr>
      <w:r>
        <w:t>10. Современные формы и направления волонтерской деятельности в мире</w:t>
      </w:r>
    </w:p>
    <w:p w:rsidR="00EC62F4" w:rsidRDefault="00EC62F4" w:rsidP="002A3C72">
      <w:pPr>
        <w:autoSpaceDE w:val="0"/>
        <w:autoSpaceDN w:val="0"/>
        <w:adjustRightInd w:val="0"/>
        <w:jc w:val="both"/>
      </w:pPr>
      <w:r>
        <w:t>11. Масштабы участия современных россиян в волонтерской деятельности</w:t>
      </w:r>
    </w:p>
    <w:p w:rsidR="00EC62F4" w:rsidRDefault="00EC62F4" w:rsidP="002A3C72">
      <w:pPr>
        <w:autoSpaceDE w:val="0"/>
        <w:autoSpaceDN w:val="0"/>
        <w:adjustRightInd w:val="0"/>
        <w:jc w:val="both"/>
      </w:pPr>
      <w:r>
        <w:t>12. Примеры развития волонтерских практик в наши дни за рубежом</w:t>
      </w:r>
    </w:p>
    <w:p w:rsidR="00EC62F4" w:rsidRDefault="00EC62F4"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C62F4" w:rsidRDefault="00EC62F4" w:rsidP="002A3C72">
      <w:pPr>
        <w:autoSpaceDE w:val="0"/>
        <w:autoSpaceDN w:val="0"/>
        <w:adjustRightInd w:val="0"/>
        <w:jc w:val="both"/>
      </w:pPr>
      <w:r>
        <w:t>14. Нормативно-правовая база добровольчества (волонтерства) в России</w:t>
      </w:r>
    </w:p>
    <w:p w:rsidR="00EC62F4" w:rsidRDefault="00EC62F4"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(волонтерства) и СОНКО</w:t>
      </w:r>
    </w:p>
    <w:p w:rsidR="00EC62F4" w:rsidRDefault="00EC62F4" w:rsidP="002A3C72">
      <w:pPr>
        <w:autoSpaceDE w:val="0"/>
        <w:autoSpaceDN w:val="0"/>
        <w:adjustRightInd w:val="0"/>
        <w:jc w:val="both"/>
      </w:pPr>
      <w:r>
        <w:t>16. Формы государственной поддержки добровольчества (волонтерства) и СОНКО</w:t>
      </w:r>
    </w:p>
    <w:p w:rsidR="00EC62F4" w:rsidRDefault="00EC62F4" w:rsidP="002A3C72">
      <w:pPr>
        <w:autoSpaceDE w:val="0"/>
        <w:autoSpaceDN w:val="0"/>
        <w:adjustRightInd w:val="0"/>
        <w:jc w:val="both"/>
      </w:pPr>
      <w:r>
        <w:t>17. Инфраструктура развития волонтерской деятельности и СОНКО в России</w:t>
      </w:r>
    </w:p>
    <w:p w:rsidR="00EC62F4" w:rsidRDefault="00EC62F4" w:rsidP="002A3C72">
      <w:pPr>
        <w:autoSpaceDE w:val="0"/>
        <w:autoSpaceDN w:val="0"/>
        <w:adjustRightInd w:val="0"/>
        <w:jc w:val="both"/>
      </w:pPr>
      <w:r>
        <w:t>18. Организационные структуры НКО в России и мире</w:t>
      </w:r>
    </w:p>
    <w:p w:rsidR="00EC62F4" w:rsidRDefault="00EC62F4" w:rsidP="002A3C72">
      <w:pPr>
        <w:autoSpaceDE w:val="0"/>
        <w:autoSpaceDN w:val="0"/>
        <w:adjustRightInd w:val="0"/>
        <w:jc w:val="both"/>
      </w:pPr>
      <w:r>
        <w:t>19. Виды, уровни и органы управления в НКО</w:t>
      </w:r>
    </w:p>
    <w:p w:rsidR="00EC62F4" w:rsidRDefault="00EC62F4" w:rsidP="002A3C72">
      <w:pPr>
        <w:autoSpaceDE w:val="0"/>
        <w:autoSpaceDN w:val="0"/>
        <w:adjustRightInd w:val="0"/>
        <w:jc w:val="both"/>
      </w:pPr>
      <w:r>
        <w:t>20. Особенности функционирования СОНКО, отличия от государственных организаций</w:t>
      </w:r>
    </w:p>
    <w:p w:rsidR="00EC62F4" w:rsidRDefault="00EC62F4" w:rsidP="002A3C72">
      <w:pPr>
        <w:autoSpaceDE w:val="0"/>
        <w:autoSpaceDN w:val="0"/>
        <w:adjustRightInd w:val="0"/>
        <w:jc w:val="both"/>
      </w:pPr>
      <w:r>
        <w:t>и коммерческих компаний</w:t>
      </w:r>
    </w:p>
    <w:p w:rsidR="00EC62F4" w:rsidRDefault="00EC62F4" w:rsidP="002A3C72">
      <w:pPr>
        <w:autoSpaceDE w:val="0"/>
        <w:autoSpaceDN w:val="0"/>
        <w:adjustRightInd w:val="0"/>
        <w:jc w:val="both"/>
      </w:pPr>
      <w:r>
        <w:t>21. Виды ресурсов СОНКО, ресурсы как объект управления</w:t>
      </w:r>
    </w:p>
    <w:p w:rsidR="00EC62F4" w:rsidRDefault="00EC62F4" w:rsidP="002A3C72">
      <w:pPr>
        <w:autoSpaceDE w:val="0"/>
        <w:autoSpaceDN w:val="0"/>
        <w:adjustRightInd w:val="0"/>
        <w:jc w:val="both"/>
      </w:pPr>
      <w:r>
        <w:t>22. Фандрайзинг: определение, методы и формы</w:t>
      </w:r>
    </w:p>
    <w:p w:rsidR="00EC62F4" w:rsidRDefault="00EC62F4"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C62F4" w:rsidRDefault="00EC62F4" w:rsidP="002A3C72">
      <w:pPr>
        <w:autoSpaceDE w:val="0"/>
        <w:autoSpaceDN w:val="0"/>
        <w:adjustRightInd w:val="0"/>
        <w:jc w:val="both"/>
      </w:pPr>
      <w:r>
        <w:t>24. Проблемы прозрачности и доступности информации о СОНКО</w:t>
      </w:r>
    </w:p>
    <w:p w:rsidR="00EC62F4" w:rsidRDefault="00EC62F4" w:rsidP="002A3C72">
      <w:pPr>
        <w:autoSpaceDE w:val="0"/>
        <w:autoSpaceDN w:val="0"/>
        <w:adjustRightInd w:val="0"/>
        <w:jc w:val="both"/>
      </w:pPr>
      <w:r>
        <w:t>25. Отчетность в НКО: требования, особенности</w:t>
      </w:r>
    </w:p>
    <w:p w:rsidR="00EC62F4" w:rsidRDefault="00EC62F4" w:rsidP="002A3C72">
      <w:pPr>
        <w:autoSpaceDE w:val="0"/>
        <w:autoSpaceDN w:val="0"/>
        <w:adjustRightInd w:val="0"/>
        <w:jc w:val="both"/>
      </w:pPr>
      <w:r>
        <w:t>26. Лидерство в НКО, роль руководителей в НКО</w:t>
      </w:r>
    </w:p>
    <w:p w:rsidR="00EC62F4" w:rsidRDefault="00EC62F4"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C62F4" w:rsidRDefault="00EC62F4" w:rsidP="002A3C72">
      <w:pPr>
        <w:autoSpaceDE w:val="0"/>
        <w:autoSpaceDN w:val="0"/>
        <w:adjustRightInd w:val="0"/>
        <w:jc w:val="both"/>
      </w:pPr>
      <w:r>
        <w:t>28. Задачи и технологии взаимодействия с СОНКО, включая содействие укреплению их</w:t>
      </w:r>
    </w:p>
    <w:p w:rsidR="00EC62F4" w:rsidRDefault="00EC62F4"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C62F4" w:rsidRDefault="00EC62F4" w:rsidP="002A3C72">
      <w:pPr>
        <w:autoSpaceDE w:val="0"/>
        <w:autoSpaceDN w:val="0"/>
        <w:adjustRightInd w:val="0"/>
        <w:jc w:val="both"/>
      </w:pPr>
      <w:r>
        <w:t>внедрению инноваций</w:t>
      </w:r>
    </w:p>
    <w:p w:rsidR="00EC62F4" w:rsidRDefault="00EC62F4" w:rsidP="002A3C72">
      <w:pPr>
        <w:autoSpaceDE w:val="0"/>
        <w:autoSpaceDN w:val="0"/>
        <w:adjustRightInd w:val="0"/>
        <w:jc w:val="both"/>
      </w:pPr>
      <w:r>
        <w:t>29. Мотивирование волонтеров и сотрудников СОНКО</w:t>
      </w:r>
    </w:p>
    <w:p w:rsidR="00EC62F4" w:rsidRDefault="00EC62F4" w:rsidP="002A3C72">
      <w:pPr>
        <w:autoSpaceDE w:val="0"/>
        <w:autoSpaceDN w:val="0"/>
        <w:adjustRightInd w:val="0"/>
        <w:jc w:val="both"/>
      </w:pPr>
      <w:r>
        <w:t>30. Подходы к решению проблемы эмоционального и психологического выгорания</w:t>
      </w:r>
    </w:p>
    <w:p w:rsidR="00EC62F4" w:rsidRDefault="00EC62F4" w:rsidP="002A3C72">
      <w:pPr>
        <w:autoSpaceDE w:val="0"/>
        <w:autoSpaceDN w:val="0"/>
        <w:adjustRightInd w:val="0"/>
        <w:jc w:val="both"/>
      </w:pPr>
      <w:r>
        <w:t>31. Управление рисками в работе с СОНКО и волонтерами</w:t>
      </w:r>
    </w:p>
    <w:p w:rsidR="00EC62F4" w:rsidRDefault="00EC62F4" w:rsidP="002A3C72">
      <w:pPr>
        <w:autoSpaceDE w:val="0"/>
        <w:autoSpaceDN w:val="0"/>
        <w:adjustRightInd w:val="0"/>
        <w:jc w:val="both"/>
      </w:pPr>
      <w:r>
        <w:t>32. Разработка и принятие управленческих решений в сфере взаимодействия с СОНКО и</w:t>
      </w:r>
    </w:p>
    <w:p w:rsidR="00EC62F4" w:rsidRDefault="00EC62F4" w:rsidP="002A3C72">
      <w:pPr>
        <w:autoSpaceDE w:val="0"/>
        <w:autoSpaceDN w:val="0"/>
        <w:adjustRightInd w:val="0"/>
        <w:jc w:val="both"/>
      </w:pPr>
      <w:r>
        <w:t>волонтерами</w:t>
      </w:r>
    </w:p>
    <w:p w:rsidR="00EC62F4" w:rsidRDefault="00EC62F4"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C62F4" w:rsidRDefault="00EC62F4" w:rsidP="002A3C72">
      <w:pPr>
        <w:autoSpaceDE w:val="0"/>
        <w:autoSpaceDN w:val="0"/>
        <w:adjustRightInd w:val="0"/>
        <w:jc w:val="both"/>
      </w:pPr>
      <w:r>
        <w:t>34. Технологии взаимодействия с бизнес-организациями и корпоративными донорами</w:t>
      </w:r>
    </w:p>
    <w:p w:rsidR="00EC62F4" w:rsidRDefault="00EC62F4" w:rsidP="002A3C72">
      <w:pPr>
        <w:autoSpaceDE w:val="0"/>
        <w:autoSpaceDN w:val="0"/>
        <w:adjustRightInd w:val="0"/>
        <w:jc w:val="both"/>
      </w:pPr>
      <w:r>
        <w:t>35. Методики измерения экономической, коммерческой и бюджетной эффективности</w:t>
      </w:r>
    </w:p>
    <w:p w:rsidR="00EC62F4" w:rsidRDefault="00EC62F4" w:rsidP="002A3C72">
      <w:pPr>
        <w:autoSpaceDE w:val="0"/>
        <w:autoSpaceDN w:val="0"/>
        <w:adjustRightInd w:val="0"/>
        <w:jc w:val="both"/>
      </w:pPr>
      <w:r>
        <w:t>36. Нормативное регулирование оценки социально ориентированных проектов</w:t>
      </w:r>
    </w:p>
    <w:p w:rsidR="00EC62F4" w:rsidRDefault="00EC62F4" w:rsidP="002A3C72">
      <w:pPr>
        <w:autoSpaceDE w:val="0"/>
        <w:autoSpaceDN w:val="0"/>
        <w:adjustRightInd w:val="0"/>
        <w:jc w:val="both"/>
      </w:pPr>
      <w:r>
        <w:t>37. Инструменты оценки социальной эффективности</w:t>
      </w:r>
    </w:p>
    <w:p w:rsidR="00EC62F4" w:rsidRDefault="00EC62F4" w:rsidP="002A3C72">
      <w:pPr>
        <w:autoSpaceDE w:val="0"/>
        <w:autoSpaceDN w:val="0"/>
        <w:adjustRightInd w:val="0"/>
        <w:jc w:val="both"/>
      </w:pPr>
      <w:r>
        <w:t>38. Оценка проектов СОНКО: подходы и ограничения</w:t>
      </w:r>
    </w:p>
    <w:p w:rsidR="00EC62F4" w:rsidRDefault="00EC62F4" w:rsidP="002A3C72">
      <w:pPr>
        <w:autoSpaceDE w:val="0"/>
        <w:autoSpaceDN w:val="0"/>
        <w:adjustRightInd w:val="0"/>
        <w:jc w:val="both"/>
      </w:pPr>
      <w:r>
        <w:t>39. Оценка эффективности деятельности СОНКО: методы и возможности применения</w:t>
      </w:r>
    </w:p>
    <w:p w:rsidR="00EC62F4" w:rsidRDefault="00EC62F4" w:rsidP="002A3C72">
      <w:pPr>
        <w:autoSpaceDE w:val="0"/>
        <w:autoSpaceDN w:val="0"/>
        <w:adjustRightInd w:val="0"/>
        <w:jc w:val="both"/>
      </w:pPr>
      <w:r>
        <w:t>40. Оценка эффективности волонтерской деятельности: методы и границы применения</w:t>
      </w:r>
    </w:p>
    <w:p w:rsidR="00EC62F4" w:rsidRDefault="00EC62F4" w:rsidP="002A3C72">
      <w:pPr>
        <w:autoSpaceDE w:val="0"/>
        <w:autoSpaceDN w:val="0"/>
        <w:adjustRightInd w:val="0"/>
        <w:jc w:val="both"/>
      </w:pPr>
      <w:r>
        <w:t>41. Система оценки вклада добровольчества в валовый внутренний продукт страны</w:t>
      </w:r>
    </w:p>
    <w:p w:rsidR="00EC62F4" w:rsidRDefault="00EC62F4" w:rsidP="002A3C72">
      <w:pPr>
        <w:autoSpaceDE w:val="0"/>
        <w:autoSpaceDN w:val="0"/>
        <w:adjustRightInd w:val="0"/>
        <w:jc w:val="both"/>
      </w:pPr>
      <w:r>
        <w:t>42. Методы оценки волонтерского труда</w:t>
      </w:r>
    </w:p>
    <w:p w:rsidR="00EC62F4" w:rsidRDefault="00EC62F4" w:rsidP="002A3C72">
      <w:pPr>
        <w:autoSpaceDE w:val="0"/>
        <w:autoSpaceDN w:val="0"/>
        <w:adjustRightInd w:val="0"/>
        <w:jc w:val="both"/>
      </w:pPr>
      <w:r>
        <w:t>43. Специфика организации корпоративноговолонтерства</w:t>
      </w:r>
    </w:p>
    <w:p w:rsidR="00EC62F4" w:rsidRDefault="00EC62F4"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C62F4" w:rsidRDefault="00EC62F4" w:rsidP="002A3C72">
      <w:pPr>
        <w:autoSpaceDE w:val="0"/>
        <w:autoSpaceDN w:val="0"/>
        <w:adjustRightInd w:val="0"/>
        <w:jc w:val="both"/>
      </w:pPr>
      <w:r>
        <w:t>45. Место оценки волонтерской деятельности в менеджменте НКО</w:t>
      </w:r>
    </w:p>
    <w:p w:rsidR="00EC62F4" w:rsidRDefault="00EC62F4" w:rsidP="002A3C72">
      <w:pPr>
        <w:autoSpaceDE w:val="0"/>
        <w:autoSpaceDN w:val="0"/>
        <w:adjustRightInd w:val="0"/>
        <w:jc w:val="both"/>
      </w:pPr>
      <w:r>
        <w:t>46. Отраслевые направления развития добровольчества</w:t>
      </w:r>
    </w:p>
    <w:p w:rsidR="00EC62F4" w:rsidRDefault="00EC62F4" w:rsidP="002A3C72">
      <w:pPr>
        <w:autoSpaceDE w:val="0"/>
        <w:autoSpaceDN w:val="0"/>
        <w:adjustRightInd w:val="0"/>
        <w:jc w:val="both"/>
      </w:pPr>
      <w:r>
        <w:t>47. Добровольчество в системе здравоохранения и социального обслуживания</w:t>
      </w:r>
    </w:p>
    <w:p w:rsidR="00EC62F4" w:rsidRDefault="00EC62F4" w:rsidP="002A3C72">
      <w:pPr>
        <w:autoSpaceDE w:val="0"/>
        <w:autoSpaceDN w:val="0"/>
        <w:adjustRightInd w:val="0"/>
        <w:jc w:val="both"/>
      </w:pPr>
      <w:r>
        <w:t>48. Добровольчество в образовании и культуре</w:t>
      </w:r>
    </w:p>
    <w:p w:rsidR="00EC62F4" w:rsidRDefault="00EC62F4" w:rsidP="002A3C72">
      <w:pPr>
        <w:autoSpaceDE w:val="0"/>
        <w:autoSpaceDN w:val="0"/>
        <w:adjustRightInd w:val="0"/>
        <w:jc w:val="both"/>
      </w:pPr>
      <w:r>
        <w:t>49. Добровольчество в сфере физической культуры и спорта</w:t>
      </w:r>
    </w:p>
    <w:p w:rsidR="00EC62F4" w:rsidRDefault="00EC62F4"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C62F4" w:rsidRDefault="00EC62F4"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C62F4" w:rsidRDefault="00EC62F4" w:rsidP="002A3C72">
      <w:pPr>
        <w:autoSpaceDE w:val="0"/>
        <w:autoSpaceDN w:val="0"/>
        <w:adjustRightInd w:val="0"/>
        <w:jc w:val="both"/>
      </w:pPr>
      <w:r>
        <w:t>52. Роль волонтерской деятельности в процессе саморазвития и самореализации.</w:t>
      </w:r>
    </w:p>
    <w:p w:rsidR="00EC62F4" w:rsidRDefault="00EC62F4" w:rsidP="002A3C72">
      <w:pPr>
        <w:autoSpaceDE w:val="0"/>
        <w:autoSpaceDN w:val="0"/>
        <w:adjustRightInd w:val="0"/>
        <w:jc w:val="both"/>
      </w:pPr>
      <w:r>
        <w:t>53. Основные методы, формы и средства взаимодействия в коллективе и направления его</w:t>
      </w:r>
    </w:p>
    <w:p w:rsidR="00EC62F4" w:rsidRDefault="00EC62F4" w:rsidP="002A3C72">
      <w:pPr>
        <w:autoSpaceDE w:val="0"/>
        <w:autoSpaceDN w:val="0"/>
        <w:adjustRightInd w:val="0"/>
        <w:jc w:val="both"/>
      </w:pPr>
      <w:r>
        <w:t>работы на общий результат.</w:t>
      </w:r>
    </w:p>
    <w:p w:rsidR="00EC62F4" w:rsidRDefault="00EC62F4"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62F4" w:rsidRDefault="00EC62F4" w:rsidP="002A3C72">
      <w:pPr>
        <w:autoSpaceDE w:val="0"/>
        <w:autoSpaceDN w:val="0"/>
        <w:adjustRightInd w:val="0"/>
        <w:jc w:val="both"/>
        <w:rPr>
          <w:u w:val="single"/>
        </w:rPr>
      </w:pPr>
    </w:p>
    <w:p w:rsidR="00EC62F4" w:rsidRPr="00DC11F5" w:rsidRDefault="00EC62F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62F4" w:rsidRDefault="00EC62F4" w:rsidP="0008548E">
      <w:pPr>
        <w:jc w:val="both"/>
        <w:rPr>
          <w:i/>
        </w:rPr>
      </w:pPr>
    </w:p>
    <w:p w:rsidR="00EC62F4" w:rsidRDefault="00EC62F4" w:rsidP="00AB6797">
      <w:pPr>
        <w:ind w:firstLine="709"/>
        <w:jc w:val="both"/>
        <w:rPr>
          <w:i/>
        </w:rPr>
      </w:pPr>
      <w:r>
        <w:rPr>
          <w:i/>
        </w:rPr>
        <w:t>Практические задания</w:t>
      </w:r>
    </w:p>
    <w:p w:rsidR="00EC62F4" w:rsidRPr="00AB6797" w:rsidRDefault="00EC62F4" w:rsidP="0088799B">
      <w:pPr>
        <w:ind w:firstLine="709"/>
        <w:jc w:val="both"/>
      </w:pPr>
      <w:r>
        <w:t>1.Составьте словарь-справочник с определениями терминов:</w:t>
      </w:r>
    </w:p>
    <w:p w:rsidR="00EC62F4" w:rsidRDefault="00EC62F4" w:rsidP="00DE0930">
      <w:pPr>
        <w:pStyle w:val="ListParagraph"/>
        <w:numPr>
          <w:ilvl w:val="0"/>
          <w:numId w:val="17"/>
        </w:numPr>
        <w:jc w:val="both"/>
      </w:pPr>
      <w:r w:rsidRPr="00AB6797">
        <w:t>Добровольческая (волонтерская) деятельность</w:t>
      </w:r>
    </w:p>
    <w:p w:rsidR="00EC62F4" w:rsidRDefault="00EC62F4" w:rsidP="00DE0930">
      <w:pPr>
        <w:pStyle w:val="ListParagraph"/>
        <w:numPr>
          <w:ilvl w:val="0"/>
          <w:numId w:val="17"/>
        </w:numPr>
        <w:jc w:val="both"/>
      </w:pPr>
      <w:r w:rsidRPr="00AB6797">
        <w:t>Добровольцы (волонтеры)</w:t>
      </w:r>
    </w:p>
    <w:p w:rsidR="00EC62F4" w:rsidRDefault="00EC62F4" w:rsidP="00DE0930">
      <w:pPr>
        <w:pStyle w:val="ListParagraph"/>
        <w:numPr>
          <w:ilvl w:val="0"/>
          <w:numId w:val="17"/>
        </w:numPr>
        <w:jc w:val="both"/>
      </w:pPr>
      <w:r w:rsidRPr="00AB6797">
        <w:t>Организаторы добровольческой (волонтерской) деятельности</w:t>
      </w:r>
    </w:p>
    <w:p w:rsidR="00EC62F4" w:rsidRDefault="00EC62F4" w:rsidP="00DE0930">
      <w:pPr>
        <w:pStyle w:val="ListParagraph"/>
        <w:numPr>
          <w:ilvl w:val="0"/>
          <w:numId w:val="17"/>
        </w:numPr>
        <w:jc w:val="both"/>
      </w:pPr>
      <w:r w:rsidRPr="00AB6797">
        <w:t>Добровольческая (волонтерская) организация</w:t>
      </w:r>
    </w:p>
    <w:p w:rsidR="00EC62F4" w:rsidRDefault="00EC62F4" w:rsidP="00DE0930">
      <w:pPr>
        <w:pStyle w:val="ListParagraph"/>
        <w:numPr>
          <w:ilvl w:val="0"/>
          <w:numId w:val="17"/>
        </w:numPr>
        <w:jc w:val="both"/>
      </w:pPr>
      <w:r w:rsidRPr="00AB6797">
        <w:t>Добровольческая (волонтерская) программа</w:t>
      </w:r>
    </w:p>
    <w:p w:rsidR="00EC62F4" w:rsidRDefault="00EC62F4" w:rsidP="00DE0930">
      <w:pPr>
        <w:pStyle w:val="ListParagraph"/>
        <w:numPr>
          <w:ilvl w:val="0"/>
          <w:numId w:val="17"/>
        </w:numPr>
        <w:jc w:val="both"/>
      </w:pPr>
      <w:r w:rsidRPr="00AB6797">
        <w:t>Добровольческие (волонтерские) ресурсы</w:t>
      </w:r>
    </w:p>
    <w:p w:rsidR="00EC62F4" w:rsidRDefault="00EC62F4" w:rsidP="00DE0930">
      <w:pPr>
        <w:pStyle w:val="ListParagraph"/>
        <w:numPr>
          <w:ilvl w:val="0"/>
          <w:numId w:val="17"/>
        </w:numPr>
        <w:jc w:val="both"/>
      </w:pPr>
      <w:r w:rsidRPr="00AB6797">
        <w:t>Добровольческий (волонтерский) центр</w:t>
      </w:r>
    </w:p>
    <w:p w:rsidR="00EC62F4" w:rsidRDefault="00EC62F4" w:rsidP="00DE0930">
      <w:pPr>
        <w:pStyle w:val="ListParagraph"/>
        <w:numPr>
          <w:ilvl w:val="0"/>
          <w:numId w:val="17"/>
        </w:numPr>
        <w:jc w:val="both"/>
      </w:pPr>
      <w:r w:rsidRPr="00AB6797">
        <w:t>Координатор добровольцев (волонтеров)</w:t>
      </w:r>
    </w:p>
    <w:p w:rsidR="00EC62F4" w:rsidRDefault="00EC62F4" w:rsidP="00DE0930">
      <w:pPr>
        <w:pStyle w:val="ListParagraph"/>
        <w:numPr>
          <w:ilvl w:val="0"/>
          <w:numId w:val="17"/>
        </w:numPr>
        <w:jc w:val="both"/>
      </w:pPr>
      <w:r w:rsidRPr="00AB6797">
        <w:t>Корпоративное волонтерство (добровольчество)</w:t>
      </w:r>
    </w:p>
    <w:p w:rsidR="00EC62F4" w:rsidRPr="00AB6797" w:rsidRDefault="00EC62F4" w:rsidP="00DE0930">
      <w:pPr>
        <w:pStyle w:val="ListParagraph"/>
        <w:numPr>
          <w:ilvl w:val="0"/>
          <w:numId w:val="17"/>
        </w:numPr>
        <w:jc w:val="both"/>
      </w:pPr>
      <w:r w:rsidRPr="00AB6797">
        <w:t>Программа содействия развитию добровольчества (волонтерства)</w:t>
      </w:r>
    </w:p>
    <w:p w:rsidR="00EC62F4" w:rsidRDefault="00EC62F4" w:rsidP="0088799B">
      <w:pPr>
        <w:ind w:firstLine="709"/>
        <w:jc w:val="both"/>
        <w:rPr>
          <w:i/>
        </w:rPr>
      </w:pPr>
    </w:p>
    <w:p w:rsidR="00EC62F4" w:rsidRDefault="00EC62F4"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(волонтерства) в регионахпо следующим блокам: </w:t>
      </w:r>
    </w:p>
    <w:p w:rsidR="00EC62F4" w:rsidRDefault="00EC62F4" w:rsidP="0088799B">
      <w:pPr>
        <w:ind w:firstLine="709"/>
        <w:jc w:val="both"/>
      </w:pPr>
      <w:r w:rsidRPr="001332F8">
        <w:t xml:space="preserve">• организационно-правовое обеспечение </w:t>
      </w:r>
    </w:p>
    <w:p w:rsidR="00EC62F4" w:rsidRDefault="00EC62F4" w:rsidP="0088799B">
      <w:pPr>
        <w:ind w:firstLine="709"/>
        <w:jc w:val="both"/>
      </w:pPr>
      <w:r w:rsidRPr="001332F8">
        <w:t xml:space="preserve">• информационно-методологическая поддержка </w:t>
      </w:r>
    </w:p>
    <w:p w:rsidR="00EC62F4" w:rsidRDefault="00EC62F4" w:rsidP="0088799B">
      <w:pPr>
        <w:ind w:firstLine="709"/>
        <w:jc w:val="both"/>
      </w:pPr>
      <w:r w:rsidRPr="001332F8">
        <w:t xml:space="preserve">• инфраструктура </w:t>
      </w:r>
    </w:p>
    <w:p w:rsidR="00EC62F4" w:rsidRDefault="00EC62F4" w:rsidP="0088799B">
      <w:pPr>
        <w:ind w:firstLine="709"/>
        <w:jc w:val="both"/>
      </w:pPr>
      <w:r w:rsidRPr="001332F8">
        <w:t xml:space="preserve">• меры стимулирования добровольцев </w:t>
      </w:r>
    </w:p>
    <w:p w:rsidR="00EC62F4" w:rsidRPr="001332F8" w:rsidRDefault="00EC62F4" w:rsidP="0088799B">
      <w:pPr>
        <w:ind w:firstLine="709"/>
        <w:jc w:val="both"/>
      </w:pPr>
      <w:r w:rsidRPr="001332F8">
        <w:t>• финансовая поддержка</w:t>
      </w:r>
    </w:p>
    <w:p w:rsidR="00EC62F4" w:rsidRDefault="00EC62F4" w:rsidP="0088799B">
      <w:pPr>
        <w:ind w:firstLine="709"/>
        <w:jc w:val="both"/>
        <w:rPr>
          <w:i/>
        </w:rPr>
      </w:pPr>
    </w:p>
    <w:p w:rsidR="00EC62F4" w:rsidRDefault="00EC62F4" w:rsidP="0088799B">
      <w:pPr>
        <w:ind w:firstLine="709"/>
        <w:jc w:val="both"/>
      </w:pPr>
      <w:r>
        <w:t>3. Приведите п</w:t>
      </w:r>
      <w:r w:rsidRPr="00C371C1">
        <w:t>римеры лучших проектов, осуществляемых НКО совместно с волонтёрами</w:t>
      </w:r>
    </w:p>
    <w:p w:rsidR="00EC62F4" w:rsidRDefault="00EC62F4" w:rsidP="0088799B">
      <w:pPr>
        <w:ind w:firstLine="709"/>
        <w:jc w:val="both"/>
      </w:pPr>
    </w:p>
    <w:p w:rsidR="00EC62F4" w:rsidRDefault="00EC62F4"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(волонтерства)</w:t>
      </w:r>
      <w:r>
        <w:t xml:space="preserve"> в разных регионах</w:t>
      </w:r>
    </w:p>
    <w:p w:rsidR="00EC62F4" w:rsidRDefault="00EC62F4" w:rsidP="0088799B">
      <w:pPr>
        <w:ind w:firstLine="709"/>
        <w:jc w:val="both"/>
      </w:pPr>
    </w:p>
    <w:p w:rsidR="00EC62F4" w:rsidRDefault="00EC62F4" w:rsidP="0088799B">
      <w:pPr>
        <w:ind w:firstLine="709"/>
        <w:jc w:val="both"/>
      </w:pPr>
      <w:r>
        <w:t>5. Сделайте подборку конкурсов, олимпиад, конференций, направленных на поддержку и развитие волонтерства, указав на них ссылку.</w:t>
      </w:r>
    </w:p>
    <w:p w:rsidR="00EC62F4" w:rsidRPr="00C371C1" w:rsidRDefault="00EC62F4" w:rsidP="0088799B">
      <w:pPr>
        <w:ind w:firstLine="709"/>
        <w:jc w:val="both"/>
      </w:pPr>
    </w:p>
    <w:p w:rsidR="00EC62F4" w:rsidRDefault="00EC62F4"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C62F4" w:rsidRDefault="00EC62F4" w:rsidP="0088799B">
      <w:pPr>
        <w:ind w:firstLine="709"/>
        <w:jc w:val="both"/>
      </w:pPr>
      <w:r>
        <w:t>1. Кратко письменно раскройте тему «Теоретико-правовые основы существования некоммерческих организаций»</w:t>
      </w:r>
    </w:p>
    <w:p w:rsidR="00EC62F4" w:rsidRDefault="00EC62F4" w:rsidP="0088799B">
      <w:pPr>
        <w:ind w:firstLine="709"/>
        <w:jc w:val="both"/>
      </w:pPr>
      <w:r>
        <w:t>2. Кратко письменно раскройте тему «Законодательное регулирование добровольчества (волонтерства) в России и НКО» (включая социально ориентированные организации)</w:t>
      </w:r>
    </w:p>
    <w:p w:rsidR="00EC62F4" w:rsidRDefault="00EC62F4" w:rsidP="0088799B">
      <w:pPr>
        <w:ind w:firstLine="709"/>
        <w:jc w:val="both"/>
      </w:pPr>
      <w:r>
        <w:t>3. Кратко письменно раскройте тему «Мотивирование волонтеров и сотрудников СО НКО»</w:t>
      </w:r>
    </w:p>
    <w:p w:rsidR="00EC62F4" w:rsidRDefault="00EC62F4" w:rsidP="0088799B">
      <w:pPr>
        <w:ind w:firstLine="709"/>
        <w:jc w:val="both"/>
      </w:pPr>
      <w:r>
        <w:t>4. Кратко письменно раскройте тему «Волонтерство и его роль в системе социокультурных институтов»</w:t>
      </w:r>
    </w:p>
    <w:p w:rsidR="00EC62F4" w:rsidRDefault="00EC62F4" w:rsidP="0088799B">
      <w:pPr>
        <w:ind w:firstLine="709"/>
        <w:jc w:val="both"/>
      </w:pPr>
      <w:r>
        <w:t>5. Кратко письменно раскройте тему «Нормативно-правовая база деятельности волонтерской службы»</w:t>
      </w:r>
    </w:p>
    <w:p w:rsidR="00EC62F4" w:rsidRDefault="00EC62F4" w:rsidP="0088799B">
      <w:pPr>
        <w:ind w:firstLine="709"/>
        <w:jc w:val="both"/>
      </w:pPr>
      <w:r>
        <w:t>6. Кратко письменно раскройте тему «Система подготовки волонтеров и добровольцев по программе первичной профилактики наркозависимости, табакокурения и употребления ПАВ»</w:t>
      </w:r>
    </w:p>
    <w:p w:rsidR="00EC62F4" w:rsidRDefault="00EC62F4"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C62F4" w:rsidRDefault="00EC62F4"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C62F4" w:rsidRDefault="00EC62F4"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C62F4" w:rsidRDefault="00EC62F4"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C62F4" w:rsidRDefault="00EC62F4"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C62F4" w:rsidRDefault="00EC62F4"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C62F4" w:rsidRDefault="00EC62F4"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C62F4" w:rsidRDefault="00EC62F4"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C62F4" w:rsidRDefault="00EC62F4"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C62F4" w:rsidRDefault="00EC62F4"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C62F4" w:rsidRDefault="00EC62F4"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волонтерством?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C62F4" w:rsidRDefault="00EC62F4"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C62F4" w:rsidRDefault="00EC62F4"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C62F4" w:rsidRDefault="00EC62F4"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C62F4" w:rsidRDefault="00EC62F4" w:rsidP="0088799B">
      <w:pPr>
        <w:ind w:firstLine="709"/>
        <w:jc w:val="both"/>
      </w:pPr>
      <w:r>
        <w:t>21. Кратко письменно раскройте тему «Инструменты оценки социальной эффективности»</w:t>
      </w:r>
    </w:p>
    <w:p w:rsidR="00EC62F4" w:rsidRDefault="00EC62F4" w:rsidP="0088799B">
      <w:pPr>
        <w:ind w:firstLine="709"/>
        <w:jc w:val="both"/>
      </w:pPr>
      <w:r>
        <w:t>22. Кратко письменно раскройте тему «Оценка проектов СОНКО: подходы и ограничения»</w:t>
      </w:r>
    </w:p>
    <w:p w:rsidR="00EC62F4" w:rsidRDefault="00EC62F4"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EC62F4" w:rsidRPr="0088799B" w:rsidRDefault="00EC62F4" w:rsidP="0088799B">
      <w:pPr>
        <w:ind w:firstLine="709"/>
        <w:jc w:val="both"/>
      </w:pPr>
      <w:r>
        <w:t>24. Кратко письменно раскройте тему «Методы оценки волонтерского труда»</w:t>
      </w:r>
    </w:p>
    <w:p w:rsidR="00EC62F4" w:rsidRDefault="00EC62F4" w:rsidP="000B6283">
      <w:pPr>
        <w:ind w:firstLine="709"/>
        <w:jc w:val="both"/>
        <w:rPr>
          <w:i/>
        </w:rPr>
      </w:pPr>
    </w:p>
    <w:sectPr w:rsidR="00EC62F4"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1387813"/>
    <w:multiLevelType w:val="multilevel"/>
    <w:tmpl w:val="78B4FF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5785C6D"/>
    <w:multiLevelType w:val="hybridMultilevel"/>
    <w:tmpl w:val="FCC0D6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4"/>
  </w:num>
  <w:num w:numId="5">
    <w:abstractNumId w:val="7"/>
  </w:num>
  <w:num w:numId="6">
    <w:abstractNumId w:val="4"/>
  </w:num>
  <w:num w:numId="7">
    <w:abstractNumId w:val="21"/>
  </w:num>
  <w:num w:numId="8">
    <w:abstractNumId w:val="35"/>
  </w:num>
  <w:num w:numId="9">
    <w:abstractNumId w:val="49"/>
  </w:num>
  <w:num w:numId="10">
    <w:abstractNumId w:val="22"/>
  </w:num>
  <w:num w:numId="11">
    <w:abstractNumId w:val="46"/>
  </w:num>
  <w:num w:numId="12">
    <w:abstractNumId w:val="4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0"/>
  </w:num>
  <w:num w:numId="16">
    <w:abstractNumId w:val="43"/>
  </w:num>
  <w:num w:numId="17">
    <w:abstractNumId w:val="24"/>
  </w:num>
  <w:num w:numId="18">
    <w:abstractNumId w:val="32"/>
  </w:num>
  <w:num w:numId="19">
    <w:abstractNumId w:val="6"/>
  </w:num>
  <w:num w:numId="20">
    <w:abstractNumId w:val="28"/>
  </w:num>
  <w:num w:numId="21">
    <w:abstractNumId w:val="25"/>
  </w:num>
  <w:num w:numId="22">
    <w:abstractNumId w:val="16"/>
  </w:num>
  <w:num w:numId="23">
    <w:abstractNumId w:val="27"/>
  </w:num>
  <w:num w:numId="24">
    <w:abstractNumId w:val="5"/>
  </w:num>
  <w:num w:numId="25">
    <w:abstractNumId w:val="10"/>
  </w:num>
  <w:num w:numId="26">
    <w:abstractNumId w:val="33"/>
  </w:num>
  <w:num w:numId="27">
    <w:abstractNumId w:val="23"/>
  </w:num>
  <w:num w:numId="28">
    <w:abstractNumId w:val="13"/>
  </w:num>
  <w:num w:numId="29">
    <w:abstractNumId w:val="40"/>
  </w:num>
  <w:num w:numId="30">
    <w:abstractNumId w:val="11"/>
  </w:num>
  <w:num w:numId="31">
    <w:abstractNumId w:val="20"/>
  </w:num>
  <w:num w:numId="32">
    <w:abstractNumId w:val="45"/>
  </w:num>
  <w:num w:numId="33">
    <w:abstractNumId w:val="19"/>
  </w:num>
  <w:num w:numId="34">
    <w:abstractNumId w:val="47"/>
  </w:num>
  <w:num w:numId="35">
    <w:abstractNumId w:val="14"/>
  </w:num>
  <w:num w:numId="36">
    <w:abstractNumId w:val="15"/>
  </w:num>
  <w:num w:numId="37">
    <w:abstractNumId w:val="39"/>
  </w:num>
  <w:num w:numId="38">
    <w:abstractNumId w:val="3"/>
  </w:num>
  <w:num w:numId="39">
    <w:abstractNumId w:val="29"/>
  </w:num>
  <w:num w:numId="40">
    <w:abstractNumId w:val="9"/>
  </w:num>
  <w:num w:numId="41">
    <w:abstractNumId w:val="12"/>
  </w:num>
  <w:num w:numId="42">
    <w:abstractNumId w:val="26"/>
  </w:num>
  <w:num w:numId="43">
    <w:abstractNumId w:val="37"/>
  </w:num>
  <w:num w:numId="44">
    <w:abstractNumId w:val="31"/>
  </w:num>
  <w:num w:numId="45">
    <w:abstractNumId w:val="42"/>
  </w:num>
  <w:num w:numId="46">
    <w:abstractNumId w:val="38"/>
  </w:num>
  <w:num w:numId="47">
    <w:abstractNumId w:val="18"/>
  </w:num>
  <w:num w:numId="48">
    <w:abstractNumId w:val="17"/>
  </w:num>
  <w:num w:numId="49">
    <w:abstractNumId w:val="48"/>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0897"/>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13F15"/>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4B5"/>
    <w:rsid w:val="00375E38"/>
    <w:rsid w:val="003777FE"/>
    <w:rsid w:val="00394DB7"/>
    <w:rsid w:val="003A76FF"/>
    <w:rsid w:val="003B1DD6"/>
    <w:rsid w:val="003B2E7C"/>
    <w:rsid w:val="003C3260"/>
    <w:rsid w:val="003C4013"/>
    <w:rsid w:val="003C752F"/>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81CFD"/>
    <w:rsid w:val="004B0DB4"/>
    <w:rsid w:val="004B5100"/>
    <w:rsid w:val="004B69FC"/>
    <w:rsid w:val="004D2C5D"/>
    <w:rsid w:val="004D4ABB"/>
    <w:rsid w:val="004E1D16"/>
    <w:rsid w:val="004E2400"/>
    <w:rsid w:val="004E5484"/>
    <w:rsid w:val="004E7649"/>
    <w:rsid w:val="004F4739"/>
    <w:rsid w:val="004F780A"/>
    <w:rsid w:val="004F7B61"/>
    <w:rsid w:val="0050343B"/>
    <w:rsid w:val="00507C02"/>
    <w:rsid w:val="00510F01"/>
    <w:rsid w:val="0052002C"/>
    <w:rsid w:val="00521EC4"/>
    <w:rsid w:val="005247E1"/>
    <w:rsid w:val="00535033"/>
    <w:rsid w:val="0053543B"/>
    <w:rsid w:val="00537E43"/>
    <w:rsid w:val="0054539E"/>
    <w:rsid w:val="00545E63"/>
    <w:rsid w:val="005468B2"/>
    <w:rsid w:val="00551E7B"/>
    <w:rsid w:val="005523AB"/>
    <w:rsid w:val="00553223"/>
    <w:rsid w:val="00554FB1"/>
    <w:rsid w:val="00556378"/>
    <w:rsid w:val="00557DC1"/>
    <w:rsid w:val="00566C96"/>
    <w:rsid w:val="00575F9F"/>
    <w:rsid w:val="0058351C"/>
    <w:rsid w:val="00586578"/>
    <w:rsid w:val="00586680"/>
    <w:rsid w:val="00595A54"/>
    <w:rsid w:val="00595C13"/>
    <w:rsid w:val="005A5AE6"/>
    <w:rsid w:val="005A7424"/>
    <w:rsid w:val="005A7A34"/>
    <w:rsid w:val="005B0DEE"/>
    <w:rsid w:val="005B6382"/>
    <w:rsid w:val="005B6B6E"/>
    <w:rsid w:val="005C1F1F"/>
    <w:rsid w:val="005C2B3C"/>
    <w:rsid w:val="005C66B3"/>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87552"/>
    <w:rsid w:val="00692D59"/>
    <w:rsid w:val="006937DF"/>
    <w:rsid w:val="006962BD"/>
    <w:rsid w:val="00696F5D"/>
    <w:rsid w:val="006A0271"/>
    <w:rsid w:val="006A316B"/>
    <w:rsid w:val="006A5AB7"/>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5F8"/>
    <w:rsid w:val="00785E85"/>
    <w:rsid w:val="0079512C"/>
    <w:rsid w:val="00795927"/>
    <w:rsid w:val="007A0E70"/>
    <w:rsid w:val="007A13F2"/>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E717F"/>
    <w:rsid w:val="009F35B1"/>
    <w:rsid w:val="00A134C3"/>
    <w:rsid w:val="00A15633"/>
    <w:rsid w:val="00A2219C"/>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D50EB"/>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83ECB"/>
    <w:rsid w:val="00CA0FC5"/>
    <w:rsid w:val="00CA10C0"/>
    <w:rsid w:val="00CA38FF"/>
    <w:rsid w:val="00CC2677"/>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31D15"/>
    <w:rsid w:val="00D3275A"/>
    <w:rsid w:val="00D415B0"/>
    <w:rsid w:val="00D53982"/>
    <w:rsid w:val="00D57159"/>
    <w:rsid w:val="00D5728C"/>
    <w:rsid w:val="00D63A01"/>
    <w:rsid w:val="00D67B67"/>
    <w:rsid w:val="00D71C54"/>
    <w:rsid w:val="00D828B9"/>
    <w:rsid w:val="00D862BD"/>
    <w:rsid w:val="00D86F31"/>
    <w:rsid w:val="00D87C00"/>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2F4"/>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3754B5"/>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276517544">
      <w:marLeft w:val="0"/>
      <w:marRight w:val="0"/>
      <w:marTop w:val="0"/>
      <w:marBottom w:val="0"/>
      <w:divBdr>
        <w:top w:val="none" w:sz="0" w:space="0" w:color="auto"/>
        <w:left w:val="none" w:sz="0" w:space="0" w:color="auto"/>
        <w:bottom w:val="none" w:sz="0" w:space="0" w:color="auto"/>
        <w:right w:val="none" w:sz="0" w:space="0" w:color="auto"/>
      </w:divBdr>
      <w:divsChild>
        <w:div w:id="1276517576">
          <w:marLeft w:val="0"/>
          <w:marRight w:val="0"/>
          <w:marTop w:val="0"/>
          <w:marBottom w:val="0"/>
          <w:divBdr>
            <w:top w:val="none" w:sz="0" w:space="0" w:color="auto"/>
            <w:left w:val="none" w:sz="0" w:space="0" w:color="auto"/>
            <w:bottom w:val="none" w:sz="0" w:space="0" w:color="auto"/>
            <w:right w:val="none" w:sz="0" w:space="0" w:color="auto"/>
          </w:divBdr>
          <w:divsChild>
            <w:div w:id="1276517554">
              <w:marLeft w:val="0"/>
              <w:marRight w:val="450"/>
              <w:marTop w:val="0"/>
              <w:marBottom w:val="0"/>
              <w:divBdr>
                <w:top w:val="none" w:sz="0" w:space="0" w:color="auto"/>
                <w:left w:val="none" w:sz="0" w:space="0" w:color="auto"/>
                <w:bottom w:val="none" w:sz="0" w:space="0" w:color="auto"/>
                <w:right w:val="none" w:sz="0" w:space="0" w:color="auto"/>
              </w:divBdr>
            </w:div>
          </w:divsChild>
        </w:div>
        <w:div w:id="1276517605">
          <w:marLeft w:val="0"/>
          <w:marRight w:val="0"/>
          <w:marTop w:val="0"/>
          <w:marBottom w:val="0"/>
          <w:divBdr>
            <w:top w:val="none" w:sz="0" w:space="0" w:color="auto"/>
            <w:left w:val="none" w:sz="0" w:space="0" w:color="auto"/>
            <w:bottom w:val="none" w:sz="0" w:space="0" w:color="auto"/>
            <w:right w:val="none" w:sz="0" w:space="0" w:color="auto"/>
          </w:divBdr>
          <w:divsChild>
            <w:div w:id="1276517588">
              <w:marLeft w:val="0"/>
              <w:marRight w:val="0"/>
              <w:marTop w:val="0"/>
              <w:marBottom w:val="75"/>
              <w:divBdr>
                <w:top w:val="none" w:sz="0" w:space="0" w:color="auto"/>
                <w:left w:val="none" w:sz="0" w:space="0" w:color="auto"/>
                <w:bottom w:val="none" w:sz="0" w:space="0" w:color="auto"/>
                <w:right w:val="none" w:sz="0" w:space="0" w:color="auto"/>
              </w:divBdr>
            </w:div>
            <w:div w:id="1276517590">
              <w:marLeft w:val="0"/>
              <w:marRight w:val="0"/>
              <w:marTop w:val="0"/>
              <w:marBottom w:val="75"/>
              <w:divBdr>
                <w:top w:val="none" w:sz="0" w:space="0" w:color="auto"/>
                <w:left w:val="none" w:sz="0" w:space="0" w:color="auto"/>
                <w:bottom w:val="none" w:sz="0" w:space="0" w:color="auto"/>
                <w:right w:val="none" w:sz="0" w:space="0" w:color="auto"/>
              </w:divBdr>
            </w:div>
            <w:div w:id="12765175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6517545">
      <w:marLeft w:val="0"/>
      <w:marRight w:val="0"/>
      <w:marTop w:val="0"/>
      <w:marBottom w:val="0"/>
      <w:divBdr>
        <w:top w:val="none" w:sz="0" w:space="0" w:color="auto"/>
        <w:left w:val="none" w:sz="0" w:space="0" w:color="auto"/>
        <w:bottom w:val="none" w:sz="0" w:space="0" w:color="auto"/>
        <w:right w:val="none" w:sz="0" w:space="0" w:color="auto"/>
      </w:divBdr>
      <w:divsChild>
        <w:div w:id="1276517580">
          <w:marLeft w:val="0"/>
          <w:marRight w:val="0"/>
          <w:marTop w:val="0"/>
          <w:marBottom w:val="0"/>
          <w:divBdr>
            <w:top w:val="none" w:sz="0" w:space="0" w:color="auto"/>
            <w:left w:val="none" w:sz="0" w:space="0" w:color="auto"/>
            <w:bottom w:val="none" w:sz="0" w:space="0" w:color="auto"/>
            <w:right w:val="none" w:sz="0" w:space="0" w:color="auto"/>
          </w:divBdr>
          <w:divsChild>
            <w:div w:id="1276517583">
              <w:marLeft w:val="0"/>
              <w:marRight w:val="450"/>
              <w:marTop w:val="0"/>
              <w:marBottom w:val="0"/>
              <w:divBdr>
                <w:top w:val="none" w:sz="0" w:space="0" w:color="auto"/>
                <w:left w:val="none" w:sz="0" w:space="0" w:color="auto"/>
                <w:bottom w:val="none" w:sz="0" w:space="0" w:color="auto"/>
                <w:right w:val="none" w:sz="0" w:space="0" w:color="auto"/>
              </w:divBdr>
            </w:div>
          </w:divsChild>
        </w:div>
        <w:div w:id="1276517582">
          <w:marLeft w:val="0"/>
          <w:marRight w:val="0"/>
          <w:marTop w:val="0"/>
          <w:marBottom w:val="0"/>
          <w:divBdr>
            <w:top w:val="none" w:sz="0" w:space="0" w:color="auto"/>
            <w:left w:val="none" w:sz="0" w:space="0" w:color="auto"/>
            <w:bottom w:val="none" w:sz="0" w:space="0" w:color="auto"/>
            <w:right w:val="none" w:sz="0" w:space="0" w:color="auto"/>
          </w:divBdr>
          <w:divsChild>
            <w:div w:id="1276517553">
              <w:marLeft w:val="0"/>
              <w:marRight w:val="0"/>
              <w:marTop w:val="0"/>
              <w:marBottom w:val="75"/>
              <w:divBdr>
                <w:top w:val="none" w:sz="0" w:space="0" w:color="auto"/>
                <w:left w:val="none" w:sz="0" w:space="0" w:color="auto"/>
                <w:bottom w:val="none" w:sz="0" w:space="0" w:color="auto"/>
                <w:right w:val="none" w:sz="0" w:space="0" w:color="auto"/>
              </w:divBdr>
            </w:div>
            <w:div w:id="1276517563">
              <w:marLeft w:val="0"/>
              <w:marRight w:val="0"/>
              <w:marTop w:val="0"/>
              <w:marBottom w:val="75"/>
              <w:divBdr>
                <w:top w:val="none" w:sz="0" w:space="0" w:color="auto"/>
                <w:left w:val="none" w:sz="0" w:space="0" w:color="auto"/>
                <w:bottom w:val="none" w:sz="0" w:space="0" w:color="auto"/>
                <w:right w:val="none" w:sz="0" w:space="0" w:color="auto"/>
              </w:divBdr>
            </w:div>
            <w:div w:id="12765175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6517552">
      <w:marLeft w:val="0"/>
      <w:marRight w:val="0"/>
      <w:marTop w:val="0"/>
      <w:marBottom w:val="0"/>
      <w:divBdr>
        <w:top w:val="none" w:sz="0" w:space="0" w:color="auto"/>
        <w:left w:val="none" w:sz="0" w:space="0" w:color="auto"/>
        <w:bottom w:val="none" w:sz="0" w:space="0" w:color="auto"/>
        <w:right w:val="none" w:sz="0" w:space="0" w:color="auto"/>
      </w:divBdr>
      <w:divsChild>
        <w:div w:id="1276517574">
          <w:marLeft w:val="-225"/>
          <w:marRight w:val="-225"/>
          <w:marTop w:val="0"/>
          <w:marBottom w:val="0"/>
          <w:divBdr>
            <w:top w:val="none" w:sz="0" w:space="0" w:color="auto"/>
            <w:left w:val="none" w:sz="0" w:space="0" w:color="auto"/>
            <w:bottom w:val="none" w:sz="0" w:space="0" w:color="auto"/>
            <w:right w:val="none" w:sz="0" w:space="0" w:color="auto"/>
          </w:divBdr>
          <w:divsChild>
            <w:div w:id="1276517586">
              <w:marLeft w:val="0"/>
              <w:marRight w:val="0"/>
              <w:marTop w:val="0"/>
              <w:marBottom w:val="0"/>
              <w:divBdr>
                <w:top w:val="none" w:sz="0" w:space="0" w:color="auto"/>
                <w:left w:val="none" w:sz="0" w:space="0" w:color="auto"/>
                <w:bottom w:val="none" w:sz="0" w:space="0" w:color="auto"/>
                <w:right w:val="none" w:sz="0" w:space="0" w:color="auto"/>
              </w:divBdr>
              <w:divsChild>
                <w:div w:id="1276517573">
                  <w:marLeft w:val="-225"/>
                  <w:marRight w:val="-225"/>
                  <w:marTop w:val="0"/>
                  <w:marBottom w:val="0"/>
                  <w:divBdr>
                    <w:top w:val="none" w:sz="0" w:space="0" w:color="auto"/>
                    <w:left w:val="none" w:sz="0" w:space="0" w:color="auto"/>
                    <w:bottom w:val="none" w:sz="0" w:space="0" w:color="auto"/>
                    <w:right w:val="none" w:sz="0" w:space="0" w:color="auto"/>
                  </w:divBdr>
                  <w:divsChild>
                    <w:div w:id="1276517569">
                      <w:marLeft w:val="9750"/>
                      <w:marRight w:val="0"/>
                      <w:marTop w:val="0"/>
                      <w:marBottom w:val="0"/>
                      <w:divBdr>
                        <w:top w:val="none" w:sz="0" w:space="0" w:color="auto"/>
                        <w:left w:val="none" w:sz="0" w:space="0" w:color="auto"/>
                        <w:bottom w:val="none" w:sz="0" w:space="0" w:color="auto"/>
                        <w:right w:val="none" w:sz="0" w:space="0" w:color="auto"/>
                      </w:divBdr>
                      <w:divsChild>
                        <w:div w:id="127651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517555">
      <w:marLeft w:val="0"/>
      <w:marRight w:val="0"/>
      <w:marTop w:val="0"/>
      <w:marBottom w:val="0"/>
      <w:divBdr>
        <w:top w:val="none" w:sz="0" w:space="0" w:color="auto"/>
        <w:left w:val="none" w:sz="0" w:space="0" w:color="auto"/>
        <w:bottom w:val="none" w:sz="0" w:space="0" w:color="auto"/>
        <w:right w:val="none" w:sz="0" w:space="0" w:color="auto"/>
      </w:divBdr>
      <w:divsChild>
        <w:div w:id="1276517557">
          <w:marLeft w:val="0"/>
          <w:marRight w:val="0"/>
          <w:marTop w:val="0"/>
          <w:marBottom w:val="0"/>
          <w:divBdr>
            <w:top w:val="none" w:sz="0" w:space="0" w:color="auto"/>
            <w:left w:val="none" w:sz="0" w:space="0" w:color="auto"/>
            <w:bottom w:val="none" w:sz="0" w:space="0" w:color="auto"/>
            <w:right w:val="none" w:sz="0" w:space="0" w:color="auto"/>
          </w:divBdr>
        </w:div>
        <w:div w:id="1276517566">
          <w:marLeft w:val="0"/>
          <w:marRight w:val="0"/>
          <w:marTop w:val="0"/>
          <w:marBottom w:val="0"/>
          <w:divBdr>
            <w:top w:val="none" w:sz="0" w:space="0" w:color="auto"/>
            <w:left w:val="none" w:sz="0" w:space="0" w:color="auto"/>
            <w:bottom w:val="none" w:sz="0" w:space="0" w:color="auto"/>
            <w:right w:val="none" w:sz="0" w:space="0" w:color="auto"/>
          </w:divBdr>
          <w:divsChild>
            <w:div w:id="1276517542">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48">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79">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6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76517560">
      <w:marLeft w:val="0"/>
      <w:marRight w:val="0"/>
      <w:marTop w:val="0"/>
      <w:marBottom w:val="0"/>
      <w:divBdr>
        <w:top w:val="none" w:sz="0" w:space="0" w:color="auto"/>
        <w:left w:val="none" w:sz="0" w:space="0" w:color="auto"/>
        <w:bottom w:val="none" w:sz="0" w:space="0" w:color="auto"/>
        <w:right w:val="none" w:sz="0" w:space="0" w:color="auto"/>
      </w:divBdr>
      <w:divsChild>
        <w:div w:id="1276517547">
          <w:marLeft w:val="0"/>
          <w:marRight w:val="0"/>
          <w:marTop w:val="0"/>
          <w:marBottom w:val="0"/>
          <w:divBdr>
            <w:top w:val="none" w:sz="0" w:space="0" w:color="auto"/>
            <w:left w:val="none" w:sz="0" w:space="0" w:color="auto"/>
            <w:bottom w:val="none" w:sz="0" w:space="0" w:color="auto"/>
            <w:right w:val="none" w:sz="0" w:space="0" w:color="auto"/>
          </w:divBdr>
          <w:divsChild>
            <w:div w:id="1276517571">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3">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600">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6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6517567">
          <w:marLeft w:val="0"/>
          <w:marRight w:val="0"/>
          <w:marTop w:val="0"/>
          <w:marBottom w:val="0"/>
          <w:divBdr>
            <w:top w:val="none" w:sz="0" w:space="0" w:color="auto"/>
            <w:left w:val="none" w:sz="0" w:space="0" w:color="auto"/>
            <w:bottom w:val="none" w:sz="0" w:space="0" w:color="auto"/>
            <w:right w:val="none" w:sz="0" w:space="0" w:color="auto"/>
          </w:divBdr>
        </w:div>
      </w:divsChild>
    </w:div>
    <w:div w:id="1276517561">
      <w:marLeft w:val="0"/>
      <w:marRight w:val="0"/>
      <w:marTop w:val="0"/>
      <w:marBottom w:val="0"/>
      <w:divBdr>
        <w:top w:val="none" w:sz="0" w:space="0" w:color="auto"/>
        <w:left w:val="none" w:sz="0" w:space="0" w:color="auto"/>
        <w:bottom w:val="none" w:sz="0" w:space="0" w:color="auto"/>
        <w:right w:val="none" w:sz="0" w:space="0" w:color="auto"/>
      </w:divBdr>
      <w:divsChild>
        <w:div w:id="1276517543">
          <w:marLeft w:val="0"/>
          <w:marRight w:val="0"/>
          <w:marTop w:val="0"/>
          <w:marBottom w:val="75"/>
          <w:divBdr>
            <w:top w:val="none" w:sz="0" w:space="0" w:color="auto"/>
            <w:left w:val="none" w:sz="0" w:space="0" w:color="auto"/>
            <w:bottom w:val="none" w:sz="0" w:space="0" w:color="auto"/>
            <w:right w:val="none" w:sz="0" w:space="0" w:color="auto"/>
          </w:divBdr>
        </w:div>
        <w:div w:id="1276517568">
          <w:marLeft w:val="0"/>
          <w:marRight w:val="0"/>
          <w:marTop w:val="0"/>
          <w:marBottom w:val="75"/>
          <w:divBdr>
            <w:top w:val="none" w:sz="0" w:space="0" w:color="auto"/>
            <w:left w:val="none" w:sz="0" w:space="0" w:color="auto"/>
            <w:bottom w:val="none" w:sz="0" w:space="0" w:color="auto"/>
            <w:right w:val="none" w:sz="0" w:space="0" w:color="auto"/>
          </w:divBdr>
        </w:div>
      </w:divsChild>
    </w:div>
    <w:div w:id="1276517565">
      <w:marLeft w:val="0"/>
      <w:marRight w:val="0"/>
      <w:marTop w:val="0"/>
      <w:marBottom w:val="0"/>
      <w:divBdr>
        <w:top w:val="none" w:sz="0" w:space="0" w:color="auto"/>
        <w:left w:val="none" w:sz="0" w:space="0" w:color="auto"/>
        <w:bottom w:val="none" w:sz="0" w:space="0" w:color="auto"/>
        <w:right w:val="none" w:sz="0" w:space="0" w:color="auto"/>
      </w:divBdr>
    </w:div>
    <w:div w:id="1276517570">
      <w:marLeft w:val="0"/>
      <w:marRight w:val="0"/>
      <w:marTop w:val="0"/>
      <w:marBottom w:val="0"/>
      <w:divBdr>
        <w:top w:val="none" w:sz="0" w:space="0" w:color="auto"/>
        <w:left w:val="none" w:sz="0" w:space="0" w:color="auto"/>
        <w:bottom w:val="none" w:sz="0" w:space="0" w:color="auto"/>
        <w:right w:val="none" w:sz="0" w:space="0" w:color="auto"/>
      </w:divBdr>
      <w:divsChild>
        <w:div w:id="1276517549">
          <w:marLeft w:val="0"/>
          <w:marRight w:val="0"/>
          <w:marTop w:val="0"/>
          <w:marBottom w:val="0"/>
          <w:divBdr>
            <w:top w:val="none" w:sz="0" w:space="0" w:color="auto"/>
            <w:left w:val="none" w:sz="0" w:space="0" w:color="auto"/>
            <w:bottom w:val="none" w:sz="0" w:space="0" w:color="auto"/>
            <w:right w:val="none" w:sz="0" w:space="0" w:color="auto"/>
          </w:divBdr>
          <w:divsChild>
            <w:div w:id="1276517546">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59">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1">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6517601">
          <w:marLeft w:val="0"/>
          <w:marRight w:val="0"/>
          <w:marTop w:val="0"/>
          <w:marBottom w:val="0"/>
          <w:divBdr>
            <w:top w:val="none" w:sz="0" w:space="0" w:color="auto"/>
            <w:left w:val="none" w:sz="0" w:space="0" w:color="auto"/>
            <w:bottom w:val="none" w:sz="0" w:space="0" w:color="auto"/>
            <w:right w:val="none" w:sz="0" w:space="0" w:color="auto"/>
          </w:divBdr>
        </w:div>
      </w:divsChild>
    </w:div>
    <w:div w:id="1276517572">
      <w:marLeft w:val="0"/>
      <w:marRight w:val="0"/>
      <w:marTop w:val="0"/>
      <w:marBottom w:val="0"/>
      <w:divBdr>
        <w:top w:val="none" w:sz="0" w:space="0" w:color="auto"/>
        <w:left w:val="none" w:sz="0" w:space="0" w:color="auto"/>
        <w:bottom w:val="none" w:sz="0" w:space="0" w:color="auto"/>
        <w:right w:val="none" w:sz="0" w:space="0" w:color="auto"/>
      </w:divBdr>
    </w:div>
    <w:div w:id="1276517578">
      <w:marLeft w:val="0"/>
      <w:marRight w:val="0"/>
      <w:marTop w:val="0"/>
      <w:marBottom w:val="0"/>
      <w:divBdr>
        <w:top w:val="none" w:sz="0" w:space="0" w:color="auto"/>
        <w:left w:val="none" w:sz="0" w:space="0" w:color="auto"/>
        <w:bottom w:val="none" w:sz="0" w:space="0" w:color="auto"/>
        <w:right w:val="none" w:sz="0" w:space="0" w:color="auto"/>
      </w:divBdr>
      <w:divsChild>
        <w:div w:id="1276517575">
          <w:marLeft w:val="0"/>
          <w:marRight w:val="0"/>
          <w:marTop w:val="0"/>
          <w:marBottom w:val="0"/>
          <w:divBdr>
            <w:top w:val="none" w:sz="0" w:space="0" w:color="auto"/>
            <w:left w:val="none" w:sz="0" w:space="0" w:color="auto"/>
            <w:bottom w:val="none" w:sz="0" w:space="0" w:color="auto"/>
            <w:right w:val="none" w:sz="0" w:space="0" w:color="auto"/>
          </w:divBdr>
          <w:divsChild>
            <w:div w:id="1276517558">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64">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84">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6517581">
          <w:marLeft w:val="0"/>
          <w:marRight w:val="0"/>
          <w:marTop w:val="0"/>
          <w:marBottom w:val="0"/>
          <w:divBdr>
            <w:top w:val="none" w:sz="0" w:space="0" w:color="auto"/>
            <w:left w:val="none" w:sz="0" w:space="0" w:color="auto"/>
            <w:bottom w:val="none" w:sz="0" w:space="0" w:color="auto"/>
            <w:right w:val="none" w:sz="0" w:space="0" w:color="auto"/>
          </w:divBdr>
        </w:div>
      </w:divsChild>
    </w:div>
    <w:div w:id="1276517585">
      <w:marLeft w:val="0"/>
      <w:marRight w:val="0"/>
      <w:marTop w:val="0"/>
      <w:marBottom w:val="0"/>
      <w:divBdr>
        <w:top w:val="none" w:sz="0" w:space="0" w:color="auto"/>
        <w:left w:val="none" w:sz="0" w:space="0" w:color="auto"/>
        <w:bottom w:val="none" w:sz="0" w:space="0" w:color="auto"/>
        <w:right w:val="none" w:sz="0" w:space="0" w:color="auto"/>
      </w:divBdr>
    </w:div>
    <w:div w:id="1276517592">
      <w:marLeft w:val="0"/>
      <w:marRight w:val="0"/>
      <w:marTop w:val="0"/>
      <w:marBottom w:val="0"/>
      <w:divBdr>
        <w:top w:val="none" w:sz="0" w:space="0" w:color="auto"/>
        <w:left w:val="none" w:sz="0" w:space="0" w:color="auto"/>
        <w:bottom w:val="none" w:sz="0" w:space="0" w:color="auto"/>
        <w:right w:val="none" w:sz="0" w:space="0" w:color="auto"/>
      </w:divBdr>
    </w:div>
    <w:div w:id="1276517595">
      <w:marLeft w:val="0"/>
      <w:marRight w:val="0"/>
      <w:marTop w:val="0"/>
      <w:marBottom w:val="0"/>
      <w:divBdr>
        <w:top w:val="none" w:sz="0" w:space="0" w:color="auto"/>
        <w:left w:val="none" w:sz="0" w:space="0" w:color="auto"/>
        <w:bottom w:val="none" w:sz="0" w:space="0" w:color="auto"/>
        <w:right w:val="none" w:sz="0" w:space="0" w:color="auto"/>
      </w:divBdr>
    </w:div>
    <w:div w:id="1276517596">
      <w:marLeft w:val="0"/>
      <w:marRight w:val="0"/>
      <w:marTop w:val="0"/>
      <w:marBottom w:val="0"/>
      <w:divBdr>
        <w:top w:val="none" w:sz="0" w:space="0" w:color="auto"/>
        <w:left w:val="none" w:sz="0" w:space="0" w:color="auto"/>
        <w:bottom w:val="none" w:sz="0" w:space="0" w:color="auto"/>
        <w:right w:val="none" w:sz="0" w:space="0" w:color="auto"/>
      </w:divBdr>
    </w:div>
    <w:div w:id="1276517602">
      <w:marLeft w:val="0"/>
      <w:marRight w:val="0"/>
      <w:marTop w:val="0"/>
      <w:marBottom w:val="0"/>
      <w:divBdr>
        <w:top w:val="none" w:sz="0" w:space="0" w:color="auto"/>
        <w:left w:val="none" w:sz="0" w:space="0" w:color="auto"/>
        <w:bottom w:val="none" w:sz="0" w:space="0" w:color="auto"/>
        <w:right w:val="none" w:sz="0" w:space="0" w:color="auto"/>
      </w:divBdr>
      <w:divsChild>
        <w:div w:id="1276517550">
          <w:marLeft w:val="0"/>
          <w:marRight w:val="0"/>
          <w:marTop w:val="0"/>
          <w:marBottom w:val="0"/>
          <w:divBdr>
            <w:top w:val="none" w:sz="0" w:space="0" w:color="auto"/>
            <w:left w:val="none" w:sz="0" w:space="0" w:color="auto"/>
            <w:bottom w:val="none" w:sz="0" w:space="0" w:color="auto"/>
            <w:right w:val="none" w:sz="0" w:space="0" w:color="auto"/>
          </w:divBdr>
        </w:div>
        <w:div w:id="1276517562">
          <w:marLeft w:val="0"/>
          <w:marRight w:val="0"/>
          <w:marTop w:val="0"/>
          <w:marBottom w:val="0"/>
          <w:divBdr>
            <w:top w:val="none" w:sz="0" w:space="0" w:color="auto"/>
            <w:left w:val="none" w:sz="0" w:space="0" w:color="auto"/>
            <w:bottom w:val="none" w:sz="0" w:space="0" w:color="auto"/>
            <w:right w:val="none" w:sz="0" w:space="0" w:color="auto"/>
          </w:divBdr>
          <w:divsChild>
            <w:div w:id="1276517551">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56">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77">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31</Pages>
  <Words>9552</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4</cp:revision>
  <dcterms:created xsi:type="dcterms:W3CDTF">2021-06-16T21:29:00Z</dcterms:created>
  <dcterms:modified xsi:type="dcterms:W3CDTF">2021-12-28T11:30:00Z</dcterms:modified>
</cp:coreProperties>
</file>